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6314DCAB" w14:textId="77777777" w:rsidR="004844AC" w:rsidRDefault="004844AC" w:rsidP="004844AC">
      <w:pPr>
        <w:jc w:val="center"/>
        <w:rPr>
          <w:rFonts w:cs="Arial"/>
          <w:b/>
          <w:sz w:val="36"/>
        </w:rPr>
      </w:pPr>
      <w:r>
        <w:rPr>
          <w:rFonts w:cs="Arial"/>
          <w:b/>
          <w:sz w:val="36"/>
        </w:rPr>
        <w:t>Third Generation Partnership Project (3GPP™)</w:t>
      </w:r>
    </w:p>
    <w:p w14:paraId="3262753F" w14:textId="77777777" w:rsidR="004844AC" w:rsidRPr="004844AC" w:rsidRDefault="004844AC" w:rsidP="004844AC"/>
    <w:p w14:paraId="0638C5A9" w14:textId="6175B50D" w:rsidR="004844AC" w:rsidRPr="004844AC" w:rsidRDefault="004844AC" w:rsidP="004844AC">
      <w:r w:rsidRPr="004844AC">
        <w:br/>
        <w:t>SUMMARY Report for TSG SA meeting: #89E</w:t>
      </w:r>
      <w:r w:rsidR="004B6FF8" w:rsidRPr="004B6FF8">
        <w:t xml:space="preserve"> </w:t>
      </w:r>
      <w:r w:rsidR="004B6FF8">
        <w:t>(</w:t>
      </w:r>
      <w:r w:rsidR="004B6FF8" w:rsidRPr="004844AC">
        <w:t>Electronic meeting</w:t>
      </w:r>
      <w:r w:rsidR="004B6FF8">
        <w:t>) Conference Call #</w:t>
      </w:r>
      <w:r w:rsidR="00830059">
        <w:t>3</w:t>
      </w:r>
    </w:p>
    <w:p w14:paraId="4B039AB8" w14:textId="53A2BE4C" w:rsidR="004844AC" w:rsidRPr="004844AC" w:rsidRDefault="004844AC" w:rsidP="004844AC"/>
    <w:p w14:paraId="645352C4" w14:textId="77777777" w:rsidR="004844AC" w:rsidRDefault="004844AC" w:rsidP="004844AC">
      <w:pPr>
        <w:jc w:val="center"/>
        <w:rPr>
          <w:rFonts w:cs="Arial"/>
          <w:b/>
          <w:sz w:val="32"/>
        </w:rPr>
      </w:pPr>
    </w:p>
    <w:p w14:paraId="6B9B25CE" w14:textId="3B9061B1" w:rsidR="004844AC" w:rsidRDefault="004B6FF8" w:rsidP="004844AC">
      <w:pPr>
        <w:jc w:val="center"/>
        <w:rPr>
          <w:rFonts w:cs="Arial"/>
          <w:b/>
          <w:sz w:val="32"/>
        </w:rPr>
      </w:pPr>
      <w:r>
        <w:rPr>
          <w:rFonts w:cs="Arial"/>
          <w:b/>
          <w:sz w:val="32"/>
        </w:rPr>
        <w:t>Opened</w:t>
      </w:r>
      <w:r w:rsidR="004844AC">
        <w:rPr>
          <w:rFonts w:cs="Arial"/>
          <w:b/>
          <w:sz w:val="32"/>
        </w:rPr>
        <w:t xml:space="preserve">: </w:t>
      </w:r>
      <w:r w:rsidR="00830059">
        <w:rPr>
          <w:rFonts w:cs="Arial"/>
          <w:b/>
          <w:sz w:val="32"/>
        </w:rPr>
        <w:t>Thursday</w:t>
      </w:r>
      <w:r w:rsidR="004844AC">
        <w:rPr>
          <w:rFonts w:cs="Arial"/>
          <w:b/>
          <w:sz w:val="32"/>
        </w:rPr>
        <w:t>, (2020-09-1</w:t>
      </w:r>
      <w:r w:rsidR="00CB5A2B">
        <w:rPr>
          <w:rFonts w:cs="Arial"/>
          <w:b/>
          <w:sz w:val="32"/>
        </w:rPr>
        <w:t>6</w:t>
      </w:r>
      <w:r w:rsidR="004844AC">
        <w:rPr>
          <w:rFonts w:cs="Arial"/>
          <w:b/>
          <w:sz w:val="32"/>
        </w:rPr>
        <w:t>) 1</w:t>
      </w:r>
      <w:r>
        <w:rPr>
          <w:rFonts w:cs="Arial"/>
          <w:b/>
          <w:sz w:val="32"/>
        </w:rPr>
        <w:t>3</w:t>
      </w:r>
      <w:r w:rsidR="004844AC">
        <w:rPr>
          <w:rFonts w:cs="Arial"/>
          <w:b/>
          <w:sz w:val="32"/>
        </w:rPr>
        <w:t>:</w:t>
      </w:r>
      <w:r>
        <w:rPr>
          <w:rFonts w:cs="Arial"/>
          <w:b/>
          <w:sz w:val="32"/>
        </w:rPr>
        <w:t>00 UTC</w:t>
      </w:r>
    </w:p>
    <w:p w14:paraId="3A0652A9" w14:textId="77777777" w:rsidR="004844AC" w:rsidRDefault="004844AC">
      <w:pPr>
        <w:tabs>
          <w:tab w:val="clear" w:pos="567"/>
          <w:tab w:val="clear" w:pos="851"/>
          <w:tab w:val="clear" w:pos="1134"/>
          <w:tab w:val="clear" w:pos="1418"/>
          <w:tab w:val="clear" w:pos="1701"/>
        </w:tabs>
        <w:spacing w:after="0"/>
        <w:rPr>
          <w:rFonts w:cs="Arial"/>
          <w:b/>
          <w:sz w:val="32"/>
        </w:rPr>
      </w:pPr>
      <w:r>
        <w:rPr>
          <w:rFonts w:cs="Arial"/>
          <w:b/>
          <w:sz w:val="32"/>
        </w:rPr>
        <w:br w:type="page"/>
      </w:r>
    </w:p>
    <w:p w14:paraId="2EAC03E5" w14:textId="041CBE1E" w:rsidR="004B6FF8" w:rsidRDefault="004B6FF8" w:rsidP="004B6FF8">
      <w:r>
        <w:lastRenderedPageBreak/>
        <w:t>There were ~1</w:t>
      </w:r>
      <w:r w:rsidR="00957463">
        <w:t>3</w:t>
      </w:r>
      <w:r>
        <w:t>0 participants on this CC.</w:t>
      </w:r>
    </w:p>
    <w:p w14:paraId="5DB6353A" w14:textId="77777777" w:rsidR="00AC76BD" w:rsidRDefault="00AC76BD" w:rsidP="004B6FF8"/>
    <w:p w14:paraId="4BC5F389" w14:textId="77777777" w:rsidR="00AC76BD" w:rsidRDefault="00AC76BD" w:rsidP="00AC76BD">
      <w:r w:rsidRPr="00E960BA">
        <w:rPr>
          <w:b/>
          <w:bCs/>
        </w:rPr>
        <w:t>Attendees</w:t>
      </w:r>
      <w:r>
        <w:t xml:space="preserve">: </w:t>
      </w:r>
      <w:r w:rsidRPr="00BA19A6">
        <w:t>The following companies were recorded as present (list not exhaustive</w:t>
      </w:r>
      <w:r>
        <w:t xml:space="preserve"> or verified</w:t>
      </w:r>
      <w:r w:rsidRPr="00BA19A6">
        <w:t>)</w:t>
      </w:r>
    </w:p>
    <w:p w14:paraId="7DB9A4C0" w14:textId="77777777" w:rsidR="00FA488B" w:rsidRDefault="00FA488B" w:rsidP="004B6FF8">
      <w:r>
        <w:t>Airbus</w:t>
      </w:r>
    </w:p>
    <w:p w14:paraId="55F25A8D" w14:textId="77777777" w:rsidR="00FA488B" w:rsidRDefault="00FA488B" w:rsidP="004B6FF8">
      <w:r>
        <w:t>Apple</w:t>
      </w:r>
    </w:p>
    <w:p w14:paraId="4D88B65A" w14:textId="77777777" w:rsidR="00FA488B" w:rsidRDefault="00FA488B" w:rsidP="004B6FF8">
      <w:r>
        <w:t>AT&amp;T</w:t>
      </w:r>
    </w:p>
    <w:p w14:paraId="10C88073" w14:textId="77777777" w:rsidR="00FA488B" w:rsidRDefault="00FA488B" w:rsidP="004B6FF8">
      <w:proofErr w:type="spellStart"/>
      <w:r>
        <w:t>BMWi</w:t>
      </w:r>
      <w:proofErr w:type="spellEnd"/>
    </w:p>
    <w:p w14:paraId="4A735A84" w14:textId="77777777" w:rsidR="00FA488B" w:rsidRDefault="00FA488B" w:rsidP="004B6FF8">
      <w:r>
        <w:t>BT</w:t>
      </w:r>
    </w:p>
    <w:p w14:paraId="46645537" w14:textId="77777777" w:rsidR="00FA488B" w:rsidRDefault="00FA488B" w:rsidP="004B6FF8">
      <w:r>
        <w:t>Charter</w:t>
      </w:r>
    </w:p>
    <w:p w14:paraId="122601F7" w14:textId="77777777" w:rsidR="00FA488B" w:rsidRDefault="00FA488B" w:rsidP="004B6FF8">
      <w:r>
        <w:t>China Telecom</w:t>
      </w:r>
    </w:p>
    <w:p w14:paraId="5726122F" w14:textId="77777777" w:rsidR="00FA488B" w:rsidRDefault="00FA488B" w:rsidP="004B6FF8">
      <w:r>
        <w:t>CMCC</w:t>
      </w:r>
    </w:p>
    <w:p w14:paraId="6A946A6A" w14:textId="77777777" w:rsidR="00FA488B" w:rsidRDefault="00FA488B" w:rsidP="004B6FF8">
      <w:r>
        <w:t>DENSO</w:t>
      </w:r>
    </w:p>
    <w:p w14:paraId="5AC36070" w14:textId="77777777" w:rsidR="00FA488B" w:rsidRDefault="00FA488B" w:rsidP="004B6FF8">
      <w:r>
        <w:t>DTAG</w:t>
      </w:r>
    </w:p>
    <w:p w14:paraId="7EB56A00" w14:textId="77777777" w:rsidR="00FA488B" w:rsidRDefault="00FA488B" w:rsidP="004B6FF8">
      <w:r>
        <w:t>Ericsson</w:t>
      </w:r>
    </w:p>
    <w:p w14:paraId="6D27D3B3" w14:textId="77777777" w:rsidR="00FA488B" w:rsidRDefault="00FA488B" w:rsidP="004B6FF8">
      <w:r>
        <w:t>FirstNet</w:t>
      </w:r>
    </w:p>
    <w:p w14:paraId="2BF15F1B" w14:textId="77777777" w:rsidR="00FA488B" w:rsidRDefault="00FA488B" w:rsidP="004B6FF8">
      <w:proofErr w:type="spellStart"/>
      <w:r>
        <w:t>Futurewei</w:t>
      </w:r>
      <w:proofErr w:type="spellEnd"/>
    </w:p>
    <w:p w14:paraId="65DA69FF" w14:textId="77777777" w:rsidR="00FA488B" w:rsidRDefault="00FA488B" w:rsidP="004B6FF8">
      <w:r>
        <w:t>Huawei</w:t>
      </w:r>
    </w:p>
    <w:p w14:paraId="2060B73E" w14:textId="77777777" w:rsidR="00FA488B" w:rsidRDefault="00FA488B" w:rsidP="004B6FF8">
      <w:r>
        <w:t>Intel</w:t>
      </w:r>
    </w:p>
    <w:p w14:paraId="16CDACDE" w14:textId="77777777" w:rsidR="00FA488B" w:rsidRDefault="00FA488B" w:rsidP="004B6FF8">
      <w:r>
        <w:t>Interdigital</w:t>
      </w:r>
    </w:p>
    <w:p w14:paraId="6B6D72FF" w14:textId="77777777" w:rsidR="00FA488B" w:rsidRDefault="00FA488B" w:rsidP="004B6FF8">
      <w:proofErr w:type="spellStart"/>
      <w:r>
        <w:t>IPCom</w:t>
      </w:r>
      <w:proofErr w:type="spellEnd"/>
    </w:p>
    <w:p w14:paraId="60E1A33C" w14:textId="77777777" w:rsidR="00FA488B" w:rsidRDefault="00FA488B" w:rsidP="004B6FF8">
      <w:r>
        <w:t>KDDI</w:t>
      </w:r>
    </w:p>
    <w:p w14:paraId="4B4025B7" w14:textId="77777777" w:rsidR="00FA488B" w:rsidRDefault="00FA488B" w:rsidP="004B6FF8">
      <w:r>
        <w:t>KPN</w:t>
      </w:r>
    </w:p>
    <w:p w14:paraId="76F3AD0D" w14:textId="77777777" w:rsidR="00FA488B" w:rsidRDefault="00FA488B" w:rsidP="004B6FF8">
      <w:r>
        <w:t>Kyocera</w:t>
      </w:r>
    </w:p>
    <w:p w14:paraId="3CE9D45E" w14:textId="77777777" w:rsidR="00FA488B" w:rsidRDefault="00FA488B" w:rsidP="004B6FF8">
      <w:r>
        <w:t>LGE</w:t>
      </w:r>
    </w:p>
    <w:p w14:paraId="7184FED9" w14:textId="77777777" w:rsidR="00FA488B" w:rsidRDefault="00FA488B" w:rsidP="004B6FF8">
      <w:proofErr w:type="spellStart"/>
      <w:r>
        <w:t>Matrixx</w:t>
      </w:r>
      <w:proofErr w:type="spellEnd"/>
    </w:p>
    <w:p w14:paraId="1631CFD5" w14:textId="77777777" w:rsidR="00FA488B" w:rsidRDefault="00FA488B" w:rsidP="004B6FF8">
      <w:r>
        <w:t>MediaTek</w:t>
      </w:r>
    </w:p>
    <w:p w14:paraId="0FFEE1BE" w14:textId="77777777" w:rsidR="00FA488B" w:rsidRDefault="00FA488B" w:rsidP="004B6FF8">
      <w:r>
        <w:t>Motorola Solutions</w:t>
      </w:r>
    </w:p>
    <w:p w14:paraId="4026F4D0" w14:textId="77777777" w:rsidR="00FA488B" w:rsidRDefault="00FA488B" w:rsidP="004B6FF8">
      <w:proofErr w:type="spellStart"/>
      <w:r>
        <w:t>Nkom</w:t>
      </w:r>
      <w:proofErr w:type="spellEnd"/>
    </w:p>
    <w:p w14:paraId="30CDD7DD" w14:textId="77777777" w:rsidR="00FA488B" w:rsidRDefault="00FA488B" w:rsidP="004B6FF8">
      <w:r>
        <w:t>Nokia</w:t>
      </w:r>
    </w:p>
    <w:p w14:paraId="63DF19B7" w14:textId="77777777" w:rsidR="00FA488B" w:rsidRDefault="00FA488B" w:rsidP="004B6FF8">
      <w:r>
        <w:t>NTIA</w:t>
      </w:r>
    </w:p>
    <w:p w14:paraId="00EA78EC" w14:textId="77777777" w:rsidR="00FA488B" w:rsidRDefault="00FA488B" w:rsidP="004B6FF8">
      <w:r>
        <w:t>NTT DOCOMO</w:t>
      </w:r>
    </w:p>
    <w:p w14:paraId="3E2D9761" w14:textId="77777777" w:rsidR="00FA488B" w:rsidRDefault="00FA488B" w:rsidP="004B6FF8">
      <w:proofErr w:type="spellStart"/>
      <w:r>
        <w:t>Omnispace</w:t>
      </w:r>
      <w:proofErr w:type="spellEnd"/>
    </w:p>
    <w:p w14:paraId="76152D11" w14:textId="77777777" w:rsidR="00FA488B" w:rsidRDefault="00FA488B" w:rsidP="004B6FF8">
      <w:r>
        <w:t>OPPO</w:t>
      </w:r>
    </w:p>
    <w:p w14:paraId="298AF59C" w14:textId="77777777" w:rsidR="00FA488B" w:rsidRDefault="00FA488B" w:rsidP="004B6FF8">
      <w:r>
        <w:t>Orange</w:t>
      </w:r>
    </w:p>
    <w:p w14:paraId="52FD3D3C" w14:textId="77777777" w:rsidR="00FA488B" w:rsidRDefault="00FA488B" w:rsidP="004B6FF8">
      <w:r>
        <w:t>OTD</w:t>
      </w:r>
    </w:p>
    <w:p w14:paraId="51A88137" w14:textId="77777777" w:rsidR="00FA488B" w:rsidRDefault="00FA488B" w:rsidP="004B6FF8">
      <w:proofErr w:type="spellStart"/>
      <w:r>
        <w:t>Perspecta</w:t>
      </w:r>
      <w:proofErr w:type="spellEnd"/>
      <w:r>
        <w:t xml:space="preserve"> Labs</w:t>
      </w:r>
    </w:p>
    <w:p w14:paraId="4871F1D2" w14:textId="77777777" w:rsidR="00FA488B" w:rsidRDefault="00FA488B" w:rsidP="004B6FF8">
      <w:r>
        <w:t>Qualcomm</w:t>
      </w:r>
    </w:p>
    <w:p w14:paraId="48FC0562" w14:textId="77777777" w:rsidR="00FA488B" w:rsidRDefault="00FA488B" w:rsidP="004B6FF8">
      <w:r>
        <w:t>Samsung</w:t>
      </w:r>
    </w:p>
    <w:p w14:paraId="07675F2A" w14:textId="77777777" w:rsidR="00FA488B" w:rsidRDefault="00FA488B" w:rsidP="004B6FF8">
      <w:proofErr w:type="spellStart"/>
      <w:r>
        <w:t>Sandvine</w:t>
      </w:r>
      <w:proofErr w:type="spellEnd"/>
    </w:p>
    <w:p w14:paraId="23BA8A94" w14:textId="77777777" w:rsidR="00FA488B" w:rsidRDefault="00FA488B" w:rsidP="004B6FF8">
      <w:r>
        <w:t>Siemens</w:t>
      </w:r>
    </w:p>
    <w:p w14:paraId="46630BB5" w14:textId="77777777" w:rsidR="00FA488B" w:rsidRDefault="00FA488B" w:rsidP="004B6FF8">
      <w:r>
        <w:t>Sony</w:t>
      </w:r>
    </w:p>
    <w:p w14:paraId="60C50494" w14:textId="77777777" w:rsidR="00FA488B" w:rsidRDefault="00FA488B" w:rsidP="004B6FF8">
      <w:r>
        <w:t>TEF</w:t>
      </w:r>
    </w:p>
    <w:p w14:paraId="014D9C34" w14:textId="77777777" w:rsidR="00FA488B" w:rsidRDefault="00FA488B" w:rsidP="004B6FF8">
      <w:r>
        <w:t>Telstra</w:t>
      </w:r>
    </w:p>
    <w:p w14:paraId="196E22BA" w14:textId="77777777" w:rsidR="00FA488B" w:rsidRDefault="00FA488B" w:rsidP="004B6FF8">
      <w:r>
        <w:t>Tencent</w:t>
      </w:r>
    </w:p>
    <w:p w14:paraId="24AF1156" w14:textId="77777777" w:rsidR="00FA488B" w:rsidRDefault="00FA488B" w:rsidP="004B6FF8">
      <w:r>
        <w:t>Thales</w:t>
      </w:r>
    </w:p>
    <w:p w14:paraId="6B38C6E6" w14:textId="77777777" w:rsidR="00FA488B" w:rsidRDefault="00FA488B" w:rsidP="004B6FF8">
      <w:r>
        <w:lastRenderedPageBreak/>
        <w:t>TIM</w:t>
      </w:r>
    </w:p>
    <w:p w14:paraId="5ADDA4CF" w14:textId="77777777" w:rsidR="00FA488B" w:rsidRDefault="00FA488B" w:rsidP="004B6FF8">
      <w:r>
        <w:t>T-Mobile USA</w:t>
      </w:r>
    </w:p>
    <w:p w14:paraId="04086EB2" w14:textId="77777777" w:rsidR="00FA488B" w:rsidRDefault="00FA488B" w:rsidP="004B6FF8">
      <w:r>
        <w:t>TNO</w:t>
      </w:r>
    </w:p>
    <w:p w14:paraId="528B5FCE" w14:textId="77777777" w:rsidR="00FA488B" w:rsidRDefault="00FA488B" w:rsidP="004B6FF8">
      <w:r>
        <w:t>UIC</w:t>
      </w:r>
    </w:p>
    <w:p w14:paraId="0E2B1F0A" w14:textId="77777777" w:rsidR="00FA488B" w:rsidRDefault="00FA488B" w:rsidP="004B6FF8">
      <w:r>
        <w:t>Verizon</w:t>
      </w:r>
    </w:p>
    <w:p w14:paraId="27527476" w14:textId="77777777" w:rsidR="00FA488B" w:rsidRDefault="00FA488B" w:rsidP="004B6FF8">
      <w:r>
        <w:t>Vivo</w:t>
      </w:r>
    </w:p>
    <w:p w14:paraId="214AA4B1" w14:textId="77777777" w:rsidR="00FA488B" w:rsidRDefault="00FA488B" w:rsidP="004B6FF8">
      <w:r>
        <w:t>Vodafone</w:t>
      </w:r>
    </w:p>
    <w:p w14:paraId="479CDB43" w14:textId="77777777" w:rsidR="00FA488B" w:rsidRDefault="00FA488B" w:rsidP="004B6FF8">
      <w:r>
        <w:t>Xiaomi</w:t>
      </w:r>
    </w:p>
    <w:p w14:paraId="47D97D70" w14:textId="77777777" w:rsidR="00FA488B" w:rsidRDefault="00FA488B" w:rsidP="004B6FF8">
      <w:r>
        <w:t>ZTE</w:t>
      </w:r>
    </w:p>
    <w:p w14:paraId="57D00D01" w14:textId="77777777" w:rsidR="004B6FF8" w:rsidRDefault="004B6FF8" w:rsidP="004B6FF8"/>
    <w:p w14:paraId="6B75AE27" w14:textId="77777777" w:rsidR="00AC76BD" w:rsidRDefault="00AC76BD" w:rsidP="00AC76BD">
      <w:r>
        <w:t>NOTE: Meeting notes are not exhaustive and may not contain all the comments made during the conference call.</w:t>
      </w:r>
    </w:p>
    <w:p w14:paraId="38432E17" w14:textId="2D43F73F" w:rsidR="00FF028E" w:rsidRDefault="00FF028E" w:rsidP="004844AC">
      <w:pPr>
        <w:pStyle w:val="Heading2"/>
      </w:pPr>
      <w:r>
        <w:t>Opening of meeting</w:t>
      </w:r>
    </w:p>
    <w:p w14:paraId="2370FE03" w14:textId="0498C2A8" w:rsidR="00FF028E" w:rsidRDefault="00FF028E" w:rsidP="00FF028E">
      <w:pPr>
        <w:rPr>
          <w:lang w:eastAsia="en-US"/>
        </w:rPr>
      </w:pPr>
      <w:r>
        <w:rPr>
          <w:lang w:eastAsia="en-US"/>
        </w:rPr>
        <w:t>The TSG SA Chairman opened this CC at 13.00 UTC.</w:t>
      </w:r>
    </w:p>
    <w:p w14:paraId="7370527D" w14:textId="02B9A5E9" w:rsidR="00957463" w:rsidRDefault="00957463" w:rsidP="00FF028E">
      <w:pPr>
        <w:rPr>
          <w:lang w:eastAsia="en-US"/>
        </w:rPr>
      </w:pPr>
      <w:r>
        <w:rPr>
          <w:lang w:eastAsia="en-US"/>
        </w:rPr>
        <w:t>The CCs agenda was revised for this in:</w:t>
      </w:r>
    </w:p>
    <w:p w14:paraId="271E7F9D" w14:textId="6592E408" w:rsidR="00957463" w:rsidRDefault="00686C14" w:rsidP="00FF028E">
      <w:pPr>
        <w:rPr>
          <w:lang w:eastAsia="en-US"/>
        </w:rPr>
      </w:pPr>
      <w:hyperlink r:id="rId5" w:history="1">
        <w:r w:rsidR="004822A2" w:rsidRPr="00764912">
          <w:rPr>
            <w:rStyle w:val="Hyperlink"/>
          </w:rPr>
          <w:t>https://www.3gpp.org/ftp/tsg_sa/TSG_SA/TSGs_89E_Electronic/Inbox/Revisions/SP-200855_rev2.zip</w:t>
        </w:r>
      </w:hyperlink>
    </w:p>
    <w:p w14:paraId="1E8AAFBC" w14:textId="6F1889FB" w:rsidR="00B7347E" w:rsidRDefault="00B7347E" w:rsidP="00B7347E">
      <w:pPr>
        <w:pStyle w:val="Heading1"/>
      </w:pPr>
      <w:r>
        <w:t>Issues for early treatment which have not been opened yet</w:t>
      </w:r>
    </w:p>
    <w:p w14:paraId="6A7E59B5" w14:textId="21238FB5" w:rsidR="00B7347E" w:rsidRDefault="00B7347E" w:rsidP="00B7347E">
      <w:pPr>
        <w:rPr>
          <w:lang w:eastAsia="en-US"/>
        </w:rPr>
      </w:pPr>
      <w:r w:rsidRPr="00B7347E">
        <w:rPr>
          <w:color w:val="0000FF"/>
          <w:lang w:eastAsia="en-US"/>
        </w:rPr>
        <w:t>SP-200861</w:t>
      </w:r>
      <w:r>
        <w:rPr>
          <w:lang w:eastAsia="en-US"/>
        </w:rPr>
        <w:t xml:space="preserve"> (LS In) LS from TSG CT: LS on information of stage 3 aspects for AKMA (TSG CT).</w:t>
      </w:r>
      <w:r>
        <w:rPr>
          <w:lang w:eastAsia="en-US"/>
        </w:rPr>
        <w:br/>
        <w:t>Document for: Action.</w:t>
      </w:r>
      <w:r>
        <w:rPr>
          <w:lang w:eastAsia="en-US"/>
        </w:rPr>
        <w:br/>
      </w:r>
      <w:r w:rsidRPr="00B7347E">
        <w:rPr>
          <w:b/>
          <w:bCs/>
          <w:lang w:eastAsia="en-US"/>
        </w:rPr>
        <w:t>Abstract:</w:t>
      </w:r>
      <w:r>
        <w:rPr>
          <w:lang w:eastAsia="en-US"/>
        </w:rPr>
        <w:t xml:space="preserve"> TSG CT has approved the WID AKMA-CT in Release 17 to implement the AKMA in stage 3, whereas the corresponding stage 2 requirements are in Rel-16. Action: TSG CT kindly ask TSG SA and SA WG3 to take above into account.</w:t>
      </w:r>
    </w:p>
    <w:p w14:paraId="6118E516" w14:textId="77777777" w:rsidR="00B7347E" w:rsidRPr="00A3071B" w:rsidRDefault="00B7347E" w:rsidP="007521E9">
      <w:pPr>
        <w:keepNext/>
        <w:keepLines/>
      </w:pPr>
      <w:r>
        <w:rPr>
          <w:b/>
        </w:rPr>
        <w:t>Discussion and conclusion:</w:t>
      </w:r>
    </w:p>
    <w:p w14:paraId="5C93AC20" w14:textId="414D0575" w:rsidR="004822A2" w:rsidRDefault="00B7347E" w:rsidP="007521E9">
      <w:pPr>
        <w:keepNext/>
      </w:pPr>
      <w:r>
        <w:t>The question on whether to leave AKMA in Rel-16 or to move it to Rel-17 in the specifications. The SA WG3 Chairman commented that there is no issue with either decision and there are two TSs which will need update if the AKMA functionality needs to be removed from Rel</w:t>
      </w:r>
      <w:r>
        <w:noBreakHyphen/>
        <w:t>16. SA WG3 wee asked to create CRs to remove functionality from Rel</w:t>
      </w:r>
      <w:r>
        <w:noBreakHyphen/>
        <w:t>16 and include it in Release 17. Huawei commented that this should be done by first inserting it into Rel</w:t>
      </w:r>
      <w:r>
        <w:noBreakHyphen/>
        <w:t>17 with a TS upgrade to Rel</w:t>
      </w:r>
      <w:r>
        <w:noBreakHyphen/>
        <w:t>17 and then to remove from Rel</w:t>
      </w:r>
      <w:r>
        <w:noBreakHyphen/>
        <w:t xml:space="preserve">16 with CRs. The SA WG3 Chairman commented that the provision of any necessary WID update and CRs should follow the usual contribution-based process at SA WG3 meetings. CMCC commented that SA WG2 can move the AKMA functionality to Rel-17 but it should not be re-scoped due to this decision. Any proposals for change to the scope of the work should follow the usual procedures. </w:t>
      </w:r>
      <w:proofErr w:type="spellStart"/>
      <w:r>
        <w:t>Matrixx</w:t>
      </w:r>
      <w:proofErr w:type="spellEnd"/>
      <w:r>
        <w:t xml:space="preserve"> suggested moving this from a Building Block to a Feature in the Work Plan. </w:t>
      </w:r>
    </w:p>
    <w:p w14:paraId="42D7373D" w14:textId="5BB7D009" w:rsidR="004822A2" w:rsidRPr="004822A2" w:rsidRDefault="004822A2" w:rsidP="007521E9">
      <w:pPr>
        <w:keepNext/>
        <w:rPr>
          <w:b/>
          <w:bCs/>
        </w:rPr>
      </w:pPr>
      <w:r w:rsidRPr="004822A2">
        <w:rPr>
          <w:b/>
          <w:bCs/>
        </w:rPr>
        <w:t>Summary:</w:t>
      </w:r>
    </w:p>
    <w:p w14:paraId="1E3F334A" w14:textId="2E4FAA82" w:rsidR="004822A2" w:rsidRDefault="004822A2" w:rsidP="004822A2">
      <w:pPr>
        <w:keepNext/>
      </w:pPr>
      <w:r>
        <w:t xml:space="preserve">SA WG3 and SA WG1 will work on CRs that will propose to shift AKMA SA WG3 to Rel-17. If additional changes are requested in SA WG3/SA WG1 then those requests need to be handled in separate discussions. </w:t>
      </w:r>
      <w:proofErr w:type="spellStart"/>
      <w:r>
        <w:t>Matrixx</w:t>
      </w:r>
      <w:proofErr w:type="spellEnd"/>
      <w:r>
        <w:t xml:space="preserve"> proposed to change SA WG3 WID from BB to Feature – this will be handled in SA WG3 discussions.</w:t>
      </w:r>
    </w:p>
    <w:p w14:paraId="51977359" w14:textId="283F2A3B" w:rsidR="00B7347E" w:rsidRPr="00B7347E" w:rsidRDefault="00B7347E" w:rsidP="007521E9">
      <w:pPr>
        <w:keepNext/>
      </w:pPr>
      <w:r>
        <w:t xml:space="preserve">This LS was then </w:t>
      </w:r>
      <w:r>
        <w:rPr>
          <w:color w:val="0000FF"/>
        </w:rPr>
        <w:t>noted</w:t>
      </w:r>
      <w:r>
        <w:t>.</w:t>
      </w:r>
    </w:p>
    <w:p w14:paraId="03958403" w14:textId="7842AD9E" w:rsidR="00B7347E" w:rsidRPr="0035673E" w:rsidRDefault="00B7347E" w:rsidP="00B7347E">
      <w:pPr>
        <w:pBdr>
          <w:top w:val="single" w:sz="4" w:space="1" w:color="auto"/>
        </w:pBdr>
      </w:pPr>
      <w:r w:rsidRPr="00B7347E">
        <w:rPr>
          <w:color w:val="0000FF"/>
        </w:rPr>
        <w:t>SP-200718</w:t>
      </w:r>
      <w:r>
        <w:t xml:space="preserve"> (WID NEW) New WID on mission critical security enhancements phase 2.</w:t>
      </w:r>
    </w:p>
    <w:p w14:paraId="6A4F8A78" w14:textId="77777777" w:rsidR="00B7347E" w:rsidRDefault="00B7347E" w:rsidP="00B7347E">
      <w:pPr>
        <w:keepNext/>
        <w:keepLines/>
        <w:rPr>
          <w:b/>
        </w:rPr>
      </w:pPr>
      <w:r>
        <w:rPr>
          <w:b/>
        </w:rPr>
        <w:t>e-mail comments:</w:t>
      </w:r>
    </w:p>
    <w:p w14:paraId="009EBE49" w14:textId="77777777" w:rsidR="00B7347E" w:rsidRDefault="00B7347E" w:rsidP="00B7347E">
      <w:pPr>
        <w:rPr>
          <w:i/>
          <w:iCs/>
        </w:rPr>
      </w:pPr>
      <w:r>
        <w:rPr>
          <w:i/>
          <w:iCs/>
        </w:rPr>
        <w:t>AT&amp;T supports approval of 'New WID on mission critical security enhancements phase 2' in SP-200718.</w:t>
      </w:r>
    </w:p>
    <w:p w14:paraId="63E4C454" w14:textId="77777777" w:rsidR="00B7347E" w:rsidRDefault="00B7347E" w:rsidP="00B7347E">
      <w:pPr>
        <w:rPr>
          <w:i/>
          <w:iCs/>
        </w:rPr>
      </w:pPr>
      <w:r>
        <w:rPr>
          <w:i/>
          <w:iCs/>
        </w:rPr>
        <w:t>'Airbus' supports approval of 'New WID on mission critical security enhancements phase 2' in SP-200718</w:t>
      </w:r>
    </w:p>
    <w:p w14:paraId="3FBA3A79" w14:textId="77777777" w:rsidR="00B7347E" w:rsidRDefault="00B7347E" w:rsidP="00B7347E">
      <w:pPr>
        <w:rPr>
          <w:i/>
          <w:iCs/>
        </w:rPr>
      </w:pPr>
      <w:r>
        <w:rPr>
          <w:i/>
          <w:iCs/>
        </w:rPr>
        <w:t>The WID has been revised to correct and extend the list of supporting companies.</w:t>
      </w:r>
    </w:p>
    <w:p w14:paraId="5936EE1C" w14:textId="77777777" w:rsidR="00B7347E" w:rsidRDefault="00B7347E" w:rsidP="00B7347E">
      <w:pPr>
        <w:rPr>
          <w:i/>
          <w:iCs/>
        </w:rPr>
      </w:pPr>
      <w:r>
        <w:rPr>
          <w:i/>
          <w:iCs/>
        </w:rPr>
        <w:t>'</w:t>
      </w:r>
      <w:proofErr w:type="spellStart"/>
      <w:r>
        <w:rPr>
          <w:i/>
          <w:iCs/>
        </w:rPr>
        <w:t>Erillisverkot</w:t>
      </w:r>
      <w:proofErr w:type="spellEnd"/>
      <w:r>
        <w:rPr>
          <w:i/>
          <w:iCs/>
        </w:rPr>
        <w:t>' supports approval of 'New WID on mission critical security enhancements phase 2' in SP-200718</w:t>
      </w:r>
    </w:p>
    <w:p w14:paraId="2610E56A" w14:textId="77777777" w:rsidR="00B7347E" w:rsidRDefault="00B7347E" w:rsidP="00B7347E">
      <w:pPr>
        <w:rPr>
          <w:i/>
          <w:iCs/>
        </w:rPr>
      </w:pPr>
      <w:r>
        <w:rPr>
          <w:i/>
          <w:iCs/>
        </w:rPr>
        <w:t>FirstNet supports approval of 'New WID on mission critical security enhancements phase 2' in SP-200718</w:t>
      </w:r>
    </w:p>
    <w:p w14:paraId="0880054C" w14:textId="6F658566" w:rsidR="00B7347E" w:rsidRPr="00B7347E" w:rsidRDefault="00B7347E" w:rsidP="00B7347E">
      <w:pPr>
        <w:rPr>
          <w:i/>
          <w:iCs/>
        </w:rPr>
      </w:pPr>
      <w:r>
        <w:rPr>
          <w:i/>
          <w:iCs/>
        </w:rPr>
        <w:t>The WID has been further revised to extend the list of supporting companies.</w:t>
      </w:r>
    </w:p>
    <w:p w14:paraId="1F849F42" w14:textId="77777777" w:rsidR="00B7347E" w:rsidRPr="00A3071B" w:rsidRDefault="00B7347E" w:rsidP="00B7347E">
      <w:pPr>
        <w:keepNext/>
        <w:keepLines/>
      </w:pPr>
      <w:r>
        <w:rPr>
          <w:b/>
        </w:rPr>
        <w:t>Discussion and conclusion:</w:t>
      </w:r>
    </w:p>
    <w:p w14:paraId="278DE3B7" w14:textId="72277FD3" w:rsidR="00B7347E" w:rsidRPr="00B7347E" w:rsidRDefault="00B7347E" w:rsidP="00B7347E">
      <w:r>
        <w:t xml:space="preserve">SP-200718_rev2 was provided and was </w:t>
      </w:r>
      <w:r>
        <w:rPr>
          <w:color w:val="FF0000"/>
        </w:rPr>
        <w:t>approved</w:t>
      </w:r>
      <w:r>
        <w:t>. (To be revised into a new TD number by MCC).</w:t>
      </w:r>
    </w:p>
    <w:p w14:paraId="5AAEB750" w14:textId="77777777" w:rsidR="00B7347E" w:rsidRDefault="00B7347E" w:rsidP="00B7347E">
      <w:pPr>
        <w:pStyle w:val="NormTop"/>
      </w:pPr>
      <w:bookmarkStart w:id="0" w:name="_Hlk51382759"/>
      <w:r>
        <w:rPr>
          <w:color w:val="0000FF"/>
        </w:rPr>
        <w:lastRenderedPageBreak/>
        <w:t>TD SP</w:t>
      </w:r>
      <w:r>
        <w:rPr>
          <w:color w:val="0000FF"/>
        </w:rPr>
        <w:noBreakHyphen/>
        <w:t>200790</w:t>
      </w:r>
      <w:r>
        <w:t xml:space="preserve"> (CR PACK) Stage 1 CRs on </w:t>
      </w:r>
      <w:proofErr w:type="spellStart"/>
      <w:r>
        <w:t>eCAV</w:t>
      </w:r>
      <w:proofErr w:type="spellEnd"/>
      <w:r>
        <w:t>. (Source: SA WG1).</w:t>
      </w:r>
      <w:r>
        <w:br/>
      </w:r>
      <w:r>
        <w:rPr>
          <w:b/>
        </w:rPr>
        <w:t>Document for:</w:t>
      </w:r>
      <w:r>
        <w:t xml:space="preserve"> Approval.</w:t>
      </w:r>
      <w:r>
        <w:br/>
      </w:r>
      <w:r>
        <w:rPr>
          <w:b/>
        </w:rPr>
        <w:t>Abstract:</w:t>
      </w:r>
      <w:r>
        <w:t xml:space="preserve"> 22.104 CR0055; 22.832 CR0029; 22.832 CR0030; 22.261 CR0465R1; 22.104 CR0053R1; 22.104 CR0058R1; 22.261 CR0462R2.</w:t>
      </w:r>
    </w:p>
    <w:p w14:paraId="28B42DF3" w14:textId="10F8019A" w:rsidR="00B7347E" w:rsidRDefault="00B7347E" w:rsidP="00B7347E">
      <w:pPr>
        <w:keepNext/>
        <w:keepLines/>
        <w:rPr>
          <w:b/>
        </w:rPr>
      </w:pPr>
      <w:r>
        <w:rPr>
          <w:b/>
        </w:rPr>
        <w:t>e-mail comments:</w:t>
      </w:r>
    </w:p>
    <w:p w14:paraId="15D8F7B4" w14:textId="77777777" w:rsidR="00B7347E" w:rsidRPr="00B7347E" w:rsidRDefault="00B7347E" w:rsidP="00B7347E">
      <w:pPr>
        <w:rPr>
          <w:i/>
          <w:iCs/>
        </w:rPr>
      </w:pPr>
      <w:r w:rsidRPr="00B7347E">
        <w:rPr>
          <w:i/>
          <w:iCs/>
        </w:rPr>
        <w:t xml:space="preserve">The </w:t>
      </w:r>
      <w:proofErr w:type="spellStart"/>
      <w:r w:rsidRPr="00B7347E">
        <w:rPr>
          <w:i/>
          <w:iCs/>
        </w:rPr>
        <w:t>tdocs</w:t>
      </w:r>
      <w:proofErr w:type="spellEnd"/>
      <w:r w:rsidRPr="00B7347E">
        <w:rPr>
          <w:i/>
          <w:iCs/>
        </w:rPr>
        <w:t xml:space="preserve"> SP-200790 to SP-200794 were submitted under agenda item 16.1 but include SA1 CRs against Rel-17 specs. Therefore they are shifted to Agenda Item 17.1</w:t>
      </w:r>
    </w:p>
    <w:p w14:paraId="5157CCFD" w14:textId="77777777" w:rsidR="00B7347E" w:rsidRPr="00B7347E" w:rsidRDefault="00B7347E" w:rsidP="00B7347E">
      <w:pPr>
        <w:rPr>
          <w:i/>
          <w:iCs/>
        </w:rPr>
      </w:pPr>
      <w:r w:rsidRPr="00B7347E">
        <w:rPr>
          <w:i/>
          <w:iCs/>
        </w:rPr>
        <w:t>LG Electronics raises hands for minor admin stuff: (1) SP-200791 is an R17 CR but is using an R16 WI code (not a mirror from R16) (2) SP-200793 is using an R16 WI code (FS_FRMCS2 is not for R17). These may be addressed/corrected.</w:t>
      </w:r>
    </w:p>
    <w:p w14:paraId="15623D13" w14:textId="6AA44893" w:rsidR="00B7347E" w:rsidRPr="00B7347E" w:rsidRDefault="00B7347E" w:rsidP="00B7347E">
      <w:pPr>
        <w:rPr>
          <w:i/>
          <w:iCs/>
        </w:rPr>
      </w:pPr>
      <w:r w:rsidRPr="00B7347E">
        <w:rPr>
          <w:i/>
          <w:iCs/>
        </w:rPr>
        <w:t>Haris (Qualcomm) comments that this CR pack relates to the discussion of enumeration of requirements in SP-200819 and wants to flag it up for discussion</w:t>
      </w:r>
    </w:p>
    <w:p w14:paraId="5A469377" w14:textId="77777777" w:rsidR="00B7347E" w:rsidRPr="00A3071B" w:rsidRDefault="00B7347E" w:rsidP="00B7347E">
      <w:pPr>
        <w:keepNext/>
        <w:keepLines/>
      </w:pPr>
      <w:r>
        <w:rPr>
          <w:b/>
        </w:rPr>
        <w:t>Discussion and conclusion:</w:t>
      </w:r>
    </w:p>
    <w:p w14:paraId="659E68C8" w14:textId="38909925" w:rsidR="00FA488B" w:rsidRDefault="00B7347E" w:rsidP="00FA488B">
      <w:pPr>
        <w:rPr>
          <w:lang w:eastAsia="en-US"/>
        </w:rPr>
      </w:pPr>
      <w:r>
        <w:rPr>
          <w:lang w:eastAsia="en-US"/>
        </w:rPr>
        <w:t xml:space="preserve">This was removed from block approval due to issues raised. Qualcomm clarified that all the CRs in this pack are related to the Stage 1 Requirements enumeration discussion. </w:t>
      </w:r>
      <w:r w:rsidR="00FA488B">
        <w:rPr>
          <w:lang w:eastAsia="en-US"/>
        </w:rPr>
        <w:t>LG Electronics requested that 22.261 CR 0462R2 should be revised to remove requirement 10. Other changes were also needed and this was left for e-mail discussion.</w:t>
      </w:r>
    </w:p>
    <w:p w14:paraId="1E4FEF1E" w14:textId="50E4B58F" w:rsidR="00686C14" w:rsidRPr="00686C14" w:rsidRDefault="00686C14" w:rsidP="00FA488B">
      <w:pPr>
        <w:rPr>
          <w:b/>
          <w:bCs/>
          <w:color w:val="0000FF"/>
          <w:lang w:eastAsia="en-US"/>
        </w:rPr>
      </w:pPr>
      <w:r w:rsidRPr="00686C14">
        <w:rPr>
          <w:b/>
          <w:bCs/>
          <w:color w:val="0000FF"/>
          <w:lang w:eastAsia="en-US"/>
        </w:rPr>
        <w:t>LG Electronics added the following clarification for their comments in the CC:</w:t>
      </w:r>
    </w:p>
    <w:p w14:paraId="5EBF5CC1" w14:textId="786F9B9E" w:rsidR="00686C14" w:rsidRPr="00686C14" w:rsidRDefault="00686C14" w:rsidP="00FA488B">
      <w:pPr>
        <w:rPr>
          <w:color w:val="0000FF"/>
          <w:lang w:eastAsia="en-US"/>
        </w:rPr>
      </w:pPr>
      <w:r w:rsidRPr="00686C14">
        <w:rPr>
          <w:color w:val="0000FF"/>
          <w:lang w:eastAsia="en-US"/>
        </w:rPr>
        <w:t>LG Electronics appreciates the effort on this quality improvement CR proposal but expresses their concerns about the change component #10 of CR0462r2 and #20 of CR0465r1 (from SP-200790) which had "accidentally" not been reviewed correctly before agreed in SA1#91e due to some difficulty in e-meeting setup. Clause 6.20 of TS 22.261 is intended to serve as a pointer, but not as a clause providing a technical requirement itself. Therefore, it was originally intended and agreed to be written in a normal tense as a pointer instead of a "shall" tense, which means it itself is just a pointer for the reader.</w:t>
      </w:r>
    </w:p>
    <w:p w14:paraId="7E763066" w14:textId="77777777" w:rsidR="00686C14" w:rsidRPr="00686C14" w:rsidRDefault="00686C14" w:rsidP="00FA488B">
      <w:pPr>
        <w:rPr>
          <w:color w:val="0000FF"/>
          <w:lang w:eastAsia="en-US"/>
        </w:rPr>
      </w:pPr>
      <w:r w:rsidRPr="00686C14">
        <w:rPr>
          <w:color w:val="0000FF"/>
          <w:lang w:eastAsia="en-US"/>
        </w:rPr>
        <w:t>LG proposes to take CR0462r2 out from the CR pack SP-200790 and not to accept the change component #10 (for clause 6.20.2).</w:t>
      </w:r>
    </w:p>
    <w:p w14:paraId="19BE9DDB" w14:textId="77777777" w:rsidR="00686C14" w:rsidRPr="00686C14" w:rsidRDefault="00686C14" w:rsidP="00FA488B">
      <w:pPr>
        <w:rPr>
          <w:color w:val="0000FF"/>
          <w:lang w:eastAsia="en-US"/>
        </w:rPr>
      </w:pPr>
      <w:r w:rsidRPr="00686C14">
        <w:rPr>
          <w:color w:val="0000FF"/>
          <w:lang w:eastAsia="en-US"/>
        </w:rPr>
        <w:t>LG proposes to take CR0465r1 out from the CR pack SP-200790 and not to accept the change component #20 (for clause 6.20.2).</w:t>
      </w:r>
    </w:p>
    <w:bookmarkEnd w:id="0"/>
    <w:p w14:paraId="75EFE088" w14:textId="77777777" w:rsidR="00B7347E" w:rsidRDefault="00B7347E" w:rsidP="00B7347E">
      <w:pPr>
        <w:pStyle w:val="NormTop"/>
      </w:pPr>
      <w:r>
        <w:rPr>
          <w:color w:val="0000FF"/>
        </w:rPr>
        <w:t>TD SP</w:t>
      </w:r>
      <w:r>
        <w:rPr>
          <w:color w:val="0000FF"/>
        </w:rPr>
        <w:noBreakHyphen/>
        <w:t>200706</w:t>
      </w:r>
      <w:r>
        <w:t xml:space="preserve"> (CR PACK) Rel</w:t>
      </w:r>
      <w:r>
        <w:noBreakHyphen/>
        <w:t>16 CRs on Security for enhancements to the Service Based 5G System Architecture. (Source: SA WG3).</w:t>
      </w:r>
      <w:r>
        <w:br/>
      </w:r>
      <w:r>
        <w:rPr>
          <w:b/>
        </w:rPr>
        <w:t>Document for:</w:t>
      </w:r>
      <w:r>
        <w:t xml:space="preserve"> Approval.</w:t>
      </w:r>
      <w:r>
        <w:br/>
      </w:r>
      <w:r>
        <w:rPr>
          <w:b/>
        </w:rPr>
        <w:t>Abstract:</w:t>
      </w:r>
      <w:r>
        <w:t xml:space="preserve"> 33.536 CR0006R1; 33.501 CR0880R1; 33.501 CR0900R1; 33.501 CR0904R1; 33.501 CR0903R1; 33.501 CR0908R1; 33.501 CR0905R2.</w:t>
      </w:r>
    </w:p>
    <w:p w14:paraId="03C5B992" w14:textId="77777777" w:rsidR="00B7347E" w:rsidRDefault="00B7347E" w:rsidP="00B7347E">
      <w:pPr>
        <w:keepNext/>
        <w:keepLines/>
        <w:rPr>
          <w:b/>
        </w:rPr>
      </w:pPr>
      <w:r>
        <w:rPr>
          <w:b/>
        </w:rPr>
        <w:t>e-mail comments:</w:t>
      </w:r>
    </w:p>
    <w:p w14:paraId="536CD128" w14:textId="7F655DA3" w:rsidR="00B7347E" w:rsidRPr="00B7347E" w:rsidRDefault="00B7347E" w:rsidP="00B7347E">
      <w:pPr>
        <w:rPr>
          <w:i/>
          <w:iCs/>
        </w:rPr>
      </w:pPr>
      <w:r>
        <w:rPr>
          <w:i/>
          <w:iCs/>
        </w:rPr>
        <w:t>CR 0908 33501 in CR pack SP-200706 belongs to the wrong specification and hence it should be removed from the pack.</w:t>
      </w:r>
    </w:p>
    <w:p w14:paraId="0E85ABBC" w14:textId="77777777" w:rsidR="00B7347E" w:rsidRDefault="00B7347E" w:rsidP="00B7347E">
      <w:pPr>
        <w:keepNext/>
        <w:rPr>
          <w:rFonts w:cs="Arial"/>
          <w:b/>
        </w:rPr>
      </w:pPr>
      <w:r>
        <w:rPr>
          <w:rFonts w:cs="Arial"/>
          <w:b/>
        </w:rPr>
        <w:t>Discussion and conclusion:</w:t>
      </w:r>
    </w:p>
    <w:p w14:paraId="3919F52F" w14:textId="26309C44" w:rsidR="00B7347E" w:rsidRPr="00B7347E" w:rsidRDefault="00B7347E" w:rsidP="00B7347E">
      <w:pPr>
        <w:keepNext/>
      </w:pPr>
      <w:r>
        <w:t xml:space="preserve">33.501 CR0908R1 was rejected. Al other CRs in this CR Pack were </w:t>
      </w:r>
      <w:r>
        <w:rPr>
          <w:color w:val="FF0000"/>
        </w:rPr>
        <w:t>approved</w:t>
      </w:r>
      <w:r>
        <w:t xml:space="preserve">. (The CR Pack was </w:t>
      </w:r>
      <w:r w:rsidRPr="00B7347E">
        <w:rPr>
          <w:color w:val="FF0000"/>
        </w:rPr>
        <w:t>partially approved</w:t>
      </w:r>
      <w:r>
        <w:t>).</w:t>
      </w:r>
    </w:p>
    <w:p w14:paraId="31C14212" w14:textId="6A71DDDA" w:rsidR="00B7347E" w:rsidRDefault="00B7347E" w:rsidP="00B7347E">
      <w:pPr>
        <w:pStyle w:val="NormTop"/>
      </w:pPr>
      <w:r>
        <w:rPr>
          <w:color w:val="0000FF"/>
        </w:rPr>
        <w:t>TD SP</w:t>
      </w:r>
      <w:r>
        <w:rPr>
          <w:color w:val="0000FF"/>
        </w:rPr>
        <w:noBreakHyphen/>
        <w:t>200857</w:t>
      </w:r>
      <w:r>
        <w:t xml:space="preserve"> (CR) Making NF instance id in SBA certificate profile mandatory to support. (Source:</w:t>
      </w:r>
      <w:r w:rsidR="00EB4D68">
        <w:t xml:space="preserve"> </w:t>
      </w:r>
      <w:r>
        <w:t>Nokia).</w:t>
      </w:r>
      <w:r>
        <w:br/>
      </w:r>
      <w:r>
        <w:rPr>
          <w:b/>
        </w:rPr>
        <w:t>Document for:</w:t>
      </w:r>
      <w:r>
        <w:t xml:space="preserve"> Approval.</w:t>
      </w:r>
      <w:r>
        <w:br/>
      </w:r>
      <w:r>
        <w:rPr>
          <w:b/>
        </w:rPr>
        <w:t>Abstract:</w:t>
      </w:r>
      <w:r>
        <w:t xml:space="preserve"> 22.889 CR0169R2.</w:t>
      </w:r>
    </w:p>
    <w:p w14:paraId="5E1079F0" w14:textId="77777777" w:rsidR="00B7347E" w:rsidRDefault="00B7347E" w:rsidP="00B7347E">
      <w:pPr>
        <w:keepNext/>
        <w:rPr>
          <w:rFonts w:cs="Arial"/>
          <w:b/>
        </w:rPr>
      </w:pPr>
      <w:r>
        <w:rPr>
          <w:rFonts w:cs="Arial"/>
          <w:b/>
        </w:rPr>
        <w:t>Discussion and conclusion:</w:t>
      </w:r>
    </w:p>
    <w:p w14:paraId="3922DE61" w14:textId="54313905" w:rsidR="00B7347E" w:rsidRPr="00B7347E" w:rsidRDefault="00B7347E" w:rsidP="00B7347E">
      <w:pPr>
        <w:keepNext/>
      </w:pPr>
      <w:r>
        <w:t xml:space="preserve">This CR was </w:t>
      </w:r>
      <w:r>
        <w:rPr>
          <w:color w:val="FF0000"/>
        </w:rPr>
        <w:t>approved</w:t>
      </w:r>
      <w:r>
        <w:t>.</w:t>
      </w:r>
    </w:p>
    <w:p w14:paraId="29F82DF7" w14:textId="6EF094D5" w:rsidR="00B7347E" w:rsidRDefault="00B7347E" w:rsidP="00B7347E">
      <w:pPr>
        <w:pStyle w:val="Heading1"/>
      </w:pPr>
      <w:r>
        <w:t>Already available revisions and outgoing LS's</w:t>
      </w:r>
    </w:p>
    <w:p w14:paraId="61CAE87E" w14:textId="77777777" w:rsidR="00B7347E" w:rsidRDefault="00B7347E" w:rsidP="00B7347E">
      <w:pPr>
        <w:pStyle w:val="NormTop"/>
      </w:pPr>
      <w:r>
        <w:rPr>
          <w:color w:val="0000FF"/>
        </w:rPr>
        <w:t>TD SP</w:t>
      </w:r>
      <w:r>
        <w:rPr>
          <w:color w:val="0000FF"/>
        </w:rPr>
        <w:noBreakHyphen/>
        <w:t>200810</w:t>
      </w:r>
      <w:r>
        <w:t xml:space="preserve"> [DRAFT] reply LS on RAN impact of FS_5MBS Study. (Huawei [SA])</w:t>
      </w:r>
      <w:r>
        <w:br/>
      </w:r>
      <w:r>
        <w:rPr>
          <w:b/>
        </w:rPr>
        <w:t>Document for:</w:t>
      </w:r>
      <w:r>
        <w:t xml:space="preserve"> Approval.</w:t>
      </w:r>
      <w:r>
        <w:br/>
      </w:r>
      <w:r>
        <w:rPr>
          <w:b/>
        </w:rPr>
        <w:t>Abstract:</w:t>
      </w:r>
      <w:r>
        <w:t xml:space="preserve"> SA would like to clarify that NR-based broadcast is within the scope of SA SID for 'Study on architectural enhancements for 5G multicast-broadcast services', </w:t>
      </w:r>
    </w:p>
    <w:p w14:paraId="201EFC2D" w14:textId="77777777" w:rsidR="00B7347E" w:rsidRDefault="00B7347E" w:rsidP="00B7347E">
      <w:pPr>
        <w:keepNext/>
        <w:keepLines/>
        <w:rPr>
          <w:b/>
        </w:rPr>
      </w:pPr>
      <w:r>
        <w:rPr>
          <w:b/>
        </w:rPr>
        <w:t>e-mail comments:</w:t>
      </w:r>
    </w:p>
    <w:p w14:paraId="65771F81" w14:textId="77777777" w:rsidR="00B7347E" w:rsidRDefault="00B7347E" w:rsidP="00B7347E">
      <w:pPr>
        <w:rPr>
          <w:i/>
          <w:iCs/>
        </w:rPr>
      </w:pPr>
      <w:r>
        <w:rPr>
          <w:i/>
          <w:iCs/>
        </w:rPr>
        <w:t>Haris (Qualcomm) proposes that SA conveys the message to SA2 that for NR broadcast SA2 needs to spend more time to document more solutions</w:t>
      </w:r>
    </w:p>
    <w:p w14:paraId="5FBD0637" w14:textId="26008629" w:rsidR="00B7347E" w:rsidRPr="00B7347E" w:rsidRDefault="00B7347E" w:rsidP="00B7347E">
      <w:pPr>
        <w:rPr>
          <w:i/>
          <w:iCs/>
        </w:rPr>
      </w:pPr>
      <w:r>
        <w:rPr>
          <w:i/>
          <w:iCs/>
        </w:rPr>
        <w:t>Wanqiang (Huawei) give the feedback on QC proposal and make further update.</w:t>
      </w:r>
    </w:p>
    <w:p w14:paraId="4046167F" w14:textId="77777777" w:rsidR="00B7347E" w:rsidRDefault="00B7347E" w:rsidP="00B7347E">
      <w:pPr>
        <w:keepNext/>
        <w:rPr>
          <w:rFonts w:cs="Arial"/>
          <w:b/>
        </w:rPr>
      </w:pPr>
      <w:r>
        <w:rPr>
          <w:rFonts w:cs="Arial"/>
          <w:b/>
        </w:rPr>
        <w:lastRenderedPageBreak/>
        <w:t>Discussion and conclusion:</w:t>
      </w:r>
    </w:p>
    <w:p w14:paraId="5BD9CF1E" w14:textId="02FD5924" w:rsidR="00B7347E" w:rsidRPr="00B7347E" w:rsidRDefault="00B7347E" w:rsidP="00B7347E">
      <w:pPr>
        <w:keepNext/>
      </w:pPr>
      <w:r>
        <w:t xml:space="preserve">SP 200810_Rev2 was provided. It was noted that the document file in the zip was marked rev3, although it was rev2 on the zip file. SP 200810_Rev2 was </w:t>
      </w:r>
      <w:r>
        <w:rPr>
          <w:color w:val="FF0000"/>
        </w:rPr>
        <w:t>approved</w:t>
      </w:r>
      <w:r>
        <w:t>. (To be revised into a new TD number by MCC).</w:t>
      </w:r>
    </w:p>
    <w:p w14:paraId="019E9FE3" w14:textId="77777777" w:rsidR="00B7347E" w:rsidRDefault="00B7347E" w:rsidP="00B7347E">
      <w:pPr>
        <w:pStyle w:val="NormTop"/>
      </w:pPr>
      <w:r>
        <w:rPr>
          <w:color w:val="0000FF"/>
        </w:rPr>
        <w:t>TD SP</w:t>
      </w:r>
      <w:r>
        <w:rPr>
          <w:color w:val="0000FF"/>
        </w:rPr>
        <w:noBreakHyphen/>
        <w:t>200654</w:t>
      </w:r>
      <w:r>
        <w:t xml:space="preserve"> LS from CT WG1: LS on the Stage 2 aspects of MINT. (CT WG1)</w:t>
      </w:r>
      <w:r>
        <w:br/>
      </w:r>
      <w:r>
        <w:rPr>
          <w:b/>
        </w:rPr>
        <w:t>Document for:</w:t>
      </w:r>
      <w:r>
        <w:t xml:space="preserve"> Action.</w:t>
      </w:r>
      <w:r>
        <w:br/>
      </w:r>
      <w:r>
        <w:rPr>
          <w:b/>
        </w:rPr>
        <w:t>Abstract:</w:t>
      </w:r>
      <w:r>
        <w:t xml:space="preserve"> CT WG1 has discussed a WID proposal for CT aspects of Minimization of Service Interruption (MINT-CT) in the CT WG August meetings, in order to support the service requirements specified for Rel</w:t>
      </w:r>
      <w:r>
        <w:noBreakHyphen/>
        <w:t>17. The WID on MINT-CT includes a study phase on both stage-2 and stage-3 aspects. CT WG1 is also planning to define end-to-end call flow regarding registration after selection of a disaster roaming PLMN in the stage-2 specification owned by CT WG1. CT WG1 would like to ask TSG SA if there is any concern on this approach. CT WG1 expects any feedback on this way forward until the next WG meeting so that both study phase and normative phase can progress within Rel</w:t>
      </w:r>
      <w:r>
        <w:noBreakHyphen/>
        <w:t>17 timeframe. Action: CT WG1 kindly asks TSG SA to take the information above into account and to provide feedback.</w:t>
      </w:r>
    </w:p>
    <w:p w14:paraId="3D687CBD" w14:textId="77777777" w:rsidR="00B7347E" w:rsidRDefault="00B7347E" w:rsidP="00B7347E">
      <w:pPr>
        <w:keepNext/>
        <w:rPr>
          <w:rFonts w:cs="Arial"/>
          <w:b/>
        </w:rPr>
      </w:pPr>
      <w:r>
        <w:rPr>
          <w:rFonts w:cs="Arial"/>
          <w:b/>
        </w:rPr>
        <w:t>Discussion and conclusion:</w:t>
      </w:r>
    </w:p>
    <w:p w14:paraId="6C863E1E" w14:textId="7509F9EF" w:rsidR="00B7347E" w:rsidRDefault="00B7347E" w:rsidP="00B7347E">
      <w:pPr>
        <w:keepNext/>
      </w:pPr>
      <w:r>
        <w:t>Response drafted in SP-200775.</w:t>
      </w:r>
    </w:p>
    <w:p w14:paraId="52C312DD" w14:textId="77777777" w:rsidR="00B7347E" w:rsidRDefault="00B7347E" w:rsidP="00B7347E">
      <w:pPr>
        <w:pStyle w:val="NormTop"/>
      </w:pPr>
      <w:r>
        <w:rPr>
          <w:color w:val="0000FF"/>
        </w:rPr>
        <w:t>TD SP</w:t>
      </w:r>
      <w:r>
        <w:rPr>
          <w:color w:val="0000FF"/>
        </w:rPr>
        <w:noBreakHyphen/>
        <w:t>200775</w:t>
      </w:r>
      <w:r>
        <w:t xml:space="preserve"> [DRAFT] Reply LS on the Stage 2 aspects of MINT. (LG Electronics)</w:t>
      </w:r>
      <w:r>
        <w:br/>
      </w:r>
      <w:r>
        <w:rPr>
          <w:b/>
        </w:rPr>
        <w:t>Document for:</w:t>
      </w:r>
      <w:r>
        <w:t xml:space="preserve"> Approval.</w:t>
      </w:r>
      <w:r>
        <w:br/>
      </w:r>
      <w:r>
        <w:rPr>
          <w:b/>
        </w:rPr>
        <w:t>Abstract:</w:t>
      </w:r>
      <w:r>
        <w:t xml:space="preserve"> [DRAFT] Reply LS on the Stage 2 aspects of MINT (CT WG1 LS, C1-205332).</w:t>
      </w:r>
    </w:p>
    <w:p w14:paraId="2E014047" w14:textId="77777777" w:rsidR="00B7347E" w:rsidRDefault="00B7347E" w:rsidP="00B7347E">
      <w:pPr>
        <w:keepNext/>
        <w:keepLines/>
        <w:rPr>
          <w:b/>
        </w:rPr>
      </w:pPr>
      <w:r>
        <w:rPr>
          <w:b/>
        </w:rPr>
        <w:t>e-mail comments:</w:t>
      </w:r>
    </w:p>
    <w:p w14:paraId="68968F38" w14:textId="77777777" w:rsidR="00D14F1E" w:rsidRDefault="00D14F1E" w:rsidP="00D14F1E">
      <w:pPr>
        <w:rPr>
          <w:i/>
          <w:iCs/>
        </w:rPr>
      </w:pPr>
      <w:r>
        <w:rPr>
          <w:i/>
          <w:iCs/>
        </w:rPr>
        <w:t>Chia-Lin (MediaTek) still think SA2 should be involved from the study phase</w:t>
      </w:r>
    </w:p>
    <w:p w14:paraId="59E18B27" w14:textId="77777777" w:rsidR="00B7347E" w:rsidRDefault="00B7347E" w:rsidP="00B7347E">
      <w:pPr>
        <w:rPr>
          <w:i/>
          <w:iCs/>
        </w:rPr>
      </w:pPr>
      <w:r>
        <w:rPr>
          <w:i/>
          <w:iCs/>
        </w:rPr>
        <w:t>Hyunsook (LGE) initiates discussion for the revision of SP-200775, and provides rev1.</w:t>
      </w:r>
    </w:p>
    <w:p w14:paraId="04742ED2" w14:textId="77777777" w:rsidR="00B7347E" w:rsidRDefault="00B7347E" w:rsidP="00B7347E">
      <w:pPr>
        <w:rPr>
          <w:i/>
          <w:iCs/>
        </w:rPr>
      </w:pPr>
      <w:r>
        <w:rPr>
          <w:i/>
          <w:iCs/>
        </w:rPr>
        <w:t>Guillaume (MediaTek) can agree moving forward as proposed</w:t>
      </w:r>
    </w:p>
    <w:p w14:paraId="2132FD74" w14:textId="77777777" w:rsidR="00B7347E" w:rsidRDefault="00B7347E" w:rsidP="00B7347E">
      <w:pPr>
        <w:rPr>
          <w:i/>
          <w:iCs/>
        </w:rPr>
      </w:pPr>
      <w:r>
        <w:rPr>
          <w:i/>
          <w:iCs/>
        </w:rPr>
        <w:t>Hyunsook (LGE) provides comments.</w:t>
      </w:r>
    </w:p>
    <w:p w14:paraId="531F3AA0" w14:textId="77777777" w:rsidR="00B7347E" w:rsidRDefault="00B7347E" w:rsidP="00B7347E">
      <w:pPr>
        <w:rPr>
          <w:i/>
          <w:iCs/>
        </w:rPr>
      </w:pPr>
      <w:r>
        <w:rPr>
          <w:i/>
          <w:iCs/>
        </w:rPr>
        <w:t>Chris (Vodafone) believes that it will be OK for CT (1) to open a SID on this topic provided that the study includes the topics of protecting non-failed PLMNs and recovering PLMNs from signalling overload. Once the STUDY is completed, 3GPP should then decide on how to proceed with any normative work.</w:t>
      </w:r>
    </w:p>
    <w:p w14:paraId="05830EAF" w14:textId="77777777" w:rsidR="00B7347E" w:rsidRDefault="00B7347E" w:rsidP="00B7347E">
      <w:pPr>
        <w:rPr>
          <w:i/>
          <w:iCs/>
        </w:rPr>
      </w:pPr>
      <w:r>
        <w:rPr>
          <w:i/>
          <w:iCs/>
        </w:rPr>
        <w:t>Hyunsook (LGE) think Chris's suggestion is same to CT1 approach.</w:t>
      </w:r>
    </w:p>
    <w:p w14:paraId="5F342510" w14:textId="750FED0C" w:rsidR="00B7347E" w:rsidRDefault="00B7347E" w:rsidP="00B7347E">
      <w:pPr>
        <w:rPr>
          <w:i/>
          <w:iCs/>
        </w:rPr>
      </w:pPr>
      <w:r>
        <w:rPr>
          <w:i/>
          <w:iCs/>
        </w:rPr>
        <w:t>CT1 LS already describes a study phase, and as usual CT1 business, CT1 will have normative work based on study results.</w:t>
      </w:r>
    </w:p>
    <w:p w14:paraId="2A8ADA2A" w14:textId="77777777" w:rsidR="00B7347E" w:rsidRDefault="00B7347E" w:rsidP="00B7347E">
      <w:pPr>
        <w:rPr>
          <w:i/>
          <w:iCs/>
        </w:rPr>
      </w:pPr>
      <w:r>
        <w:rPr>
          <w:i/>
          <w:iCs/>
        </w:rPr>
        <w:t>Chris (Vodafone): it is OK for CT(1) to commence a SID but NOT to include a normative work in it. The SID needs to include at least:</w:t>
      </w:r>
    </w:p>
    <w:p w14:paraId="553B7121" w14:textId="77777777" w:rsidR="00B7347E" w:rsidRDefault="00B7347E" w:rsidP="00B7347E">
      <w:pPr>
        <w:rPr>
          <w:i/>
          <w:iCs/>
        </w:rPr>
      </w:pPr>
      <w:r>
        <w:rPr>
          <w:i/>
          <w:iCs/>
        </w:rPr>
        <w:t>a) How one PLMN failure does not lead to signalling overload in other PLMNs; and</w:t>
      </w:r>
    </w:p>
    <w:p w14:paraId="010BA5F5" w14:textId="320EEC7D" w:rsidR="00B7347E" w:rsidRDefault="00B7347E" w:rsidP="00B7347E">
      <w:pPr>
        <w:rPr>
          <w:i/>
          <w:iCs/>
        </w:rPr>
      </w:pPr>
      <w:r>
        <w:rPr>
          <w:i/>
          <w:iCs/>
        </w:rPr>
        <w:t>b) how to avoid 'returning UEs' overloading the PLMN that had earlier failed.</w:t>
      </w:r>
    </w:p>
    <w:p w14:paraId="20B7856C" w14:textId="77777777" w:rsidR="00B7347E" w:rsidRDefault="00B7347E" w:rsidP="00B7347E">
      <w:pPr>
        <w:keepNext/>
        <w:rPr>
          <w:rFonts w:cs="Arial"/>
          <w:b/>
        </w:rPr>
      </w:pPr>
      <w:r>
        <w:rPr>
          <w:rFonts w:cs="Arial"/>
          <w:b/>
        </w:rPr>
        <w:t>Discussion and conclusion:</w:t>
      </w:r>
    </w:p>
    <w:p w14:paraId="3B86519B" w14:textId="39F9C935" w:rsidR="00B7347E" w:rsidRPr="004A29C2" w:rsidRDefault="00B7347E" w:rsidP="00B7347E">
      <w:pPr>
        <w:keepNext/>
      </w:pPr>
      <w:r>
        <w:t>Response to SP-200654.</w:t>
      </w:r>
      <w:r w:rsidRPr="00B7347E">
        <w:t xml:space="preserve"> </w:t>
      </w:r>
      <w:r>
        <w:t xml:space="preserve">SP 200775_rev2 was provided. </w:t>
      </w:r>
      <w:r w:rsidR="004A29C2">
        <w:t xml:space="preserve">There was some discussion and a further revision was proposed by Vodafone in _rev3. SP 200775_rev3 was </w:t>
      </w:r>
      <w:r w:rsidR="004A29C2">
        <w:rPr>
          <w:color w:val="FF0000"/>
        </w:rPr>
        <w:t>approved</w:t>
      </w:r>
      <w:r w:rsidR="004A29C2">
        <w:t>. (This will be cleaned up and revised into a new TD number by MCC).</w:t>
      </w:r>
    </w:p>
    <w:p w14:paraId="0986CBC8" w14:textId="77777777" w:rsidR="00B7347E" w:rsidRDefault="00B7347E" w:rsidP="00B7347E">
      <w:pPr>
        <w:pStyle w:val="NormTop"/>
      </w:pPr>
      <w:r>
        <w:rPr>
          <w:color w:val="0000FF"/>
        </w:rPr>
        <w:t>TD SP</w:t>
      </w:r>
      <w:r>
        <w:rPr>
          <w:color w:val="0000FF"/>
        </w:rPr>
        <w:noBreakHyphen/>
        <w:t>200796</w:t>
      </w:r>
      <w:r>
        <w:t xml:space="preserve"> [DRAFT] LS On 5G GUTI reallocation for CIoT. (Qualcomm Korea)</w:t>
      </w:r>
      <w:r>
        <w:br/>
      </w:r>
      <w:r>
        <w:rPr>
          <w:b/>
        </w:rPr>
        <w:t>Document for:</w:t>
      </w:r>
      <w:r>
        <w:t xml:space="preserve"> Approval.</w:t>
      </w:r>
      <w:r>
        <w:br/>
      </w:r>
      <w:r>
        <w:rPr>
          <w:b/>
        </w:rPr>
        <w:t>Abstract:</w:t>
      </w:r>
      <w:r>
        <w:t xml:space="preserve"> Provides instructions on allocating new 5G GUTI at every signalling transaction trigged by paging.</w:t>
      </w:r>
    </w:p>
    <w:p w14:paraId="20904EDF" w14:textId="77777777" w:rsidR="00B7347E" w:rsidRDefault="00B7347E" w:rsidP="00B7347E">
      <w:pPr>
        <w:keepNext/>
        <w:keepLines/>
        <w:rPr>
          <w:b/>
        </w:rPr>
      </w:pPr>
      <w:r>
        <w:rPr>
          <w:b/>
        </w:rPr>
        <w:t>e-mail comments:</w:t>
      </w:r>
    </w:p>
    <w:p w14:paraId="495E99DB" w14:textId="77777777" w:rsidR="00B7347E" w:rsidRDefault="00B7347E" w:rsidP="00B7347E">
      <w:pPr>
        <w:rPr>
          <w:i/>
          <w:iCs/>
        </w:rPr>
      </w:pPr>
      <w:r>
        <w:rPr>
          <w:i/>
          <w:iCs/>
        </w:rPr>
        <w:t>Haris (Qualcomm) starts email discussion</w:t>
      </w:r>
    </w:p>
    <w:p w14:paraId="7345847F" w14:textId="77777777" w:rsidR="00B7347E" w:rsidRDefault="00B7347E" w:rsidP="00B7347E">
      <w:pPr>
        <w:rPr>
          <w:i/>
          <w:iCs/>
        </w:rPr>
      </w:pPr>
      <w:r>
        <w:rPr>
          <w:i/>
          <w:iCs/>
        </w:rPr>
        <w:t xml:space="preserve">Krister (Ericsson) states that me the option 1 is a special case of option 2. As said I see that the frequency of refresh of a temporary identifier is decided by the network operator. The operator may then configure AMF so option 1 is the </w:t>
      </w:r>
      <w:proofErr w:type="spellStart"/>
      <w:r>
        <w:rPr>
          <w:i/>
          <w:iCs/>
        </w:rPr>
        <w:t>behavior</w:t>
      </w:r>
      <w:proofErr w:type="spellEnd"/>
      <w:r>
        <w:rPr>
          <w:i/>
          <w:iCs/>
        </w:rPr>
        <w:t xml:space="preserve">. That can be the correct </w:t>
      </w:r>
      <w:proofErr w:type="spellStart"/>
      <w:r>
        <w:rPr>
          <w:i/>
          <w:iCs/>
        </w:rPr>
        <w:t>behavior</w:t>
      </w:r>
      <w:proofErr w:type="spellEnd"/>
      <w:r>
        <w:rPr>
          <w:i/>
          <w:iCs/>
        </w:rPr>
        <w:t xml:space="preserve"> for normal UEs as there is a risk of an attack of tracking a UE, which is a privacy concern for the user.</w:t>
      </w:r>
    </w:p>
    <w:p w14:paraId="6A147A88" w14:textId="77777777" w:rsidR="00B7347E" w:rsidRDefault="00B7347E" w:rsidP="00B7347E">
      <w:pPr>
        <w:rPr>
          <w:i/>
          <w:iCs/>
        </w:rPr>
      </w:pPr>
      <w:r>
        <w:rPr>
          <w:i/>
          <w:iCs/>
        </w:rPr>
        <w:t xml:space="preserve">There may be other IoT devices which does not have the same strict privacy requirement, and as such could benefit from a less often refresh of GUTI. The gain would be in </w:t>
      </w:r>
      <w:proofErr w:type="spellStart"/>
      <w:r>
        <w:rPr>
          <w:i/>
          <w:iCs/>
        </w:rPr>
        <w:t>signaling</w:t>
      </w:r>
      <w:proofErr w:type="spellEnd"/>
      <w:r>
        <w:rPr>
          <w:i/>
          <w:iCs/>
        </w:rPr>
        <w:t xml:space="preserve"> optimizations.</w:t>
      </w:r>
    </w:p>
    <w:p w14:paraId="64F33E62" w14:textId="77777777" w:rsidR="00B7347E" w:rsidRDefault="00B7347E" w:rsidP="00B7347E">
      <w:pPr>
        <w:rPr>
          <w:i/>
          <w:iCs/>
        </w:rPr>
      </w:pPr>
      <w:r>
        <w:rPr>
          <w:i/>
          <w:iCs/>
        </w:rPr>
        <w:t>Wanqiang (Huawei) comment that option 2 brings extra complexity and makes the system unmanageable. It is not a reasonable approach to move forward.</w:t>
      </w:r>
    </w:p>
    <w:p w14:paraId="27CB2A78" w14:textId="77777777" w:rsidR="00B7347E" w:rsidRDefault="00B7347E" w:rsidP="00B7347E">
      <w:pPr>
        <w:rPr>
          <w:i/>
          <w:iCs/>
        </w:rPr>
      </w:pPr>
      <w:r>
        <w:rPr>
          <w:i/>
          <w:iCs/>
        </w:rPr>
        <w:t>Johannes (Deutsche Telekom) supports option1 and supports the text in the LS as is. DT ranks the privacy and security issues as higher priority than optimizations. Exception to the existing procedures shall not be granted.</w:t>
      </w:r>
    </w:p>
    <w:p w14:paraId="51E0BFA9" w14:textId="77777777" w:rsidR="00B7347E" w:rsidRDefault="00B7347E" w:rsidP="00B7347E">
      <w:pPr>
        <w:rPr>
          <w:i/>
          <w:iCs/>
        </w:rPr>
      </w:pPr>
      <w:r>
        <w:rPr>
          <w:i/>
          <w:iCs/>
        </w:rPr>
        <w:t>Lars (Sony) comment that option 1 will bring extra complexity and new triggers for AMF to perform UCU. And ask a question on the privacy issue.</w:t>
      </w:r>
    </w:p>
    <w:p w14:paraId="33EECB25" w14:textId="77777777" w:rsidR="00B7347E" w:rsidRDefault="00B7347E" w:rsidP="00B7347E">
      <w:pPr>
        <w:rPr>
          <w:i/>
          <w:iCs/>
        </w:rPr>
      </w:pPr>
      <w:r>
        <w:rPr>
          <w:i/>
          <w:iCs/>
        </w:rPr>
        <w:lastRenderedPageBreak/>
        <w:t xml:space="preserve">Krister (Ericsson) comments that there is has only been a discussion here about </w:t>
      </w:r>
      <w:proofErr w:type="spellStart"/>
      <w:r>
        <w:rPr>
          <w:i/>
          <w:iCs/>
        </w:rPr>
        <w:t>privcay</w:t>
      </w:r>
      <w:proofErr w:type="spellEnd"/>
      <w:r>
        <w:rPr>
          <w:i/>
          <w:iCs/>
        </w:rPr>
        <w:t xml:space="preserve"> related to tracking a UE moving. No other security related issues identified.</w:t>
      </w:r>
    </w:p>
    <w:p w14:paraId="3448C282" w14:textId="77777777" w:rsidR="00B7347E" w:rsidRDefault="00B7347E" w:rsidP="00B7347E">
      <w:pPr>
        <w:rPr>
          <w:i/>
          <w:iCs/>
        </w:rPr>
      </w:pPr>
      <w:r>
        <w:rPr>
          <w:i/>
          <w:iCs/>
        </w:rPr>
        <w:t xml:space="preserve">Johannes (Deutsche Telekom) clarifies that option1 reflects the specified solution of 5GS and option2 is the request for exceptional </w:t>
      </w:r>
      <w:proofErr w:type="spellStart"/>
      <w:r>
        <w:rPr>
          <w:i/>
          <w:iCs/>
        </w:rPr>
        <w:t>hanlding</w:t>
      </w:r>
      <w:proofErr w:type="spellEnd"/>
      <w:r>
        <w:rPr>
          <w:i/>
          <w:iCs/>
        </w:rPr>
        <w:t xml:space="preserve"> of certain UEs in 5GS</w:t>
      </w:r>
    </w:p>
    <w:p w14:paraId="445955C3" w14:textId="77777777" w:rsidR="00B7347E" w:rsidRDefault="00B7347E" w:rsidP="00B7347E">
      <w:pPr>
        <w:rPr>
          <w:i/>
          <w:iCs/>
        </w:rPr>
      </w:pPr>
      <w:r>
        <w:rPr>
          <w:i/>
          <w:iCs/>
        </w:rPr>
        <w:t>Lars (Sony) option1 goes beyond the existing procedures.</w:t>
      </w:r>
    </w:p>
    <w:p w14:paraId="40873A8E" w14:textId="77777777" w:rsidR="00B7347E" w:rsidRDefault="00B7347E" w:rsidP="00B7347E">
      <w:pPr>
        <w:rPr>
          <w:i/>
          <w:iCs/>
        </w:rPr>
      </w:pPr>
      <w:r>
        <w:rPr>
          <w:i/>
          <w:iCs/>
        </w:rPr>
        <w:t xml:space="preserve">Haris (Qualcomm) provides response to </w:t>
      </w:r>
      <w:proofErr w:type="spellStart"/>
      <w:r>
        <w:rPr>
          <w:i/>
          <w:iCs/>
        </w:rPr>
        <w:t>Wangqiang</w:t>
      </w:r>
      <w:proofErr w:type="spellEnd"/>
    </w:p>
    <w:p w14:paraId="4DAF8B09" w14:textId="77777777" w:rsidR="00B7347E" w:rsidRDefault="00B7347E" w:rsidP="00B7347E">
      <w:pPr>
        <w:rPr>
          <w:i/>
          <w:iCs/>
        </w:rPr>
      </w:pPr>
      <w:r>
        <w:rPr>
          <w:i/>
          <w:iCs/>
        </w:rPr>
        <w:t>Erik/Andy (Samsung) supports option 1, as there is privacy threat.</w:t>
      </w:r>
    </w:p>
    <w:p w14:paraId="59FC39CC" w14:textId="77777777" w:rsidR="00B7347E" w:rsidRDefault="00B7347E" w:rsidP="00B7347E">
      <w:pPr>
        <w:rPr>
          <w:i/>
          <w:iCs/>
        </w:rPr>
      </w:pPr>
      <w:r>
        <w:rPr>
          <w:i/>
          <w:iCs/>
        </w:rPr>
        <w:t>Hucheng(CATT) supports option1, but thinks, if understanding is correct, the wording of option 1 could be enhanced:</w:t>
      </w:r>
    </w:p>
    <w:p w14:paraId="51F661C0" w14:textId="77777777" w:rsidR="00B7347E" w:rsidRDefault="00B7347E" w:rsidP="00B7347E">
      <w:pPr>
        <w:rPr>
          <w:i/>
          <w:iCs/>
        </w:rPr>
      </w:pPr>
      <w:r>
        <w:rPr>
          <w:i/>
          <w:iCs/>
        </w:rPr>
        <w:t>'Option 1: Allocation of a new 5G-GUTI temporary identifier to the UE in IDLE mode in response to paging in 5G is mandatory and shall apply in all cases including all CIoT optimisations'</w:t>
      </w:r>
    </w:p>
    <w:p w14:paraId="3C0C20C9" w14:textId="77777777" w:rsidR="00B7347E" w:rsidRDefault="00B7347E" w:rsidP="00B7347E">
      <w:pPr>
        <w:rPr>
          <w:i/>
          <w:iCs/>
        </w:rPr>
      </w:pPr>
      <w:r>
        <w:rPr>
          <w:i/>
          <w:iCs/>
        </w:rPr>
        <w:t>From the clarifying question(s) I (Chris, Vodafone) asked in the Tuesday web call, I understand that the options are actually:</w:t>
      </w:r>
    </w:p>
    <w:p w14:paraId="5532E193" w14:textId="77777777" w:rsidR="00B7347E" w:rsidRDefault="00B7347E" w:rsidP="00B7347E">
      <w:pPr>
        <w:rPr>
          <w:i/>
          <w:iCs/>
        </w:rPr>
      </w:pPr>
      <w:r>
        <w:rPr>
          <w:i/>
          <w:iCs/>
        </w:rPr>
        <w:t>Option 1: the standards shall enable GUTI reallocation at every Mobile Terminating RRC connection establishment.</w:t>
      </w:r>
    </w:p>
    <w:p w14:paraId="389C4144" w14:textId="77777777" w:rsidR="00B7347E" w:rsidRDefault="00B7347E" w:rsidP="00B7347E">
      <w:pPr>
        <w:rPr>
          <w:i/>
          <w:iCs/>
        </w:rPr>
      </w:pPr>
      <w:r>
        <w:rPr>
          <w:i/>
          <w:iCs/>
        </w:rPr>
        <w:t>Option 2: the standard prevents GUTI reallocation at every Mobile Terminating RRC connection establishment.</w:t>
      </w:r>
    </w:p>
    <w:p w14:paraId="4E49BA7A" w14:textId="77777777" w:rsidR="00B7347E" w:rsidRDefault="00B7347E" w:rsidP="00B7347E">
      <w:pPr>
        <w:rPr>
          <w:i/>
          <w:iCs/>
        </w:rPr>
      </w:pPr>
      <w:r>
        <w:rPr>
          <w:i/>
          <w:iCs/>
        </w:rPr>
        <w:t>In which case Vodafone prefers option 1.</w:t>
      </w:r>
    </w:p>
    <w:p w14:paraId="3FB7A52C" w14:textId="77777777" w:rsidR="00B7347E" w:rsidRDefault="00B7347E" w:rsidP="00B7347E">
      <w:pPr>
        <w:rPr>
          <w:i/>
          <w:iCs/>
        </w:rPr>
      </w:pPr>
      <w:r>
        <w:rPr>
          <w:i/>
          <w:iCs/>
        </w:rPr>
        <w:t>Haris (Qualcomm) observes that there is preference to go with Option 1 and suggests companies to propose comments to the wording</w:t>
      </w:r>
    </w:p>
    <w:p w14:paraId="09D917C7" w14:textId="77777777" w:rsidR="00B7347E" w:rsidRDefault="00B7347E" w:rsidP="00B7347E">
      <w:pPr>
        <w:rPr>
          <w:i/>
          <w:iCs/>
        </w:rPr>
      </w:pPr>
      <w:r>
        <w:rPr>
          <w:i/>
          <w:iCs/>
        </w:rPr>
        <w:t>Orange supports Option 1.</w:t>
      </w:r>
    </w:p>
    <w:p w14:paraId="28DF86C7" w14:textId="77777777" w:rsidR="00B7347E" w:rsidRDefault="00B7347E" w:rsidP="00B7347E">
      <w:pPr>
        <w:rPr>
          <w:i/>
          <w:iCs/>
        </w:rPr>
      </w:pPr>
      <w:r>
        <w:rPr>
          <w:i/>
          <w:iCs/>
        </w:rPr>
        <w:t>While Option 2 may give operators the flexibility of managing the (signalling) optimization which can be of significance for CIoT devices/applications without temporary GUTI allocated each time paging is performed, it may introduce some extra complexity, if, e.g. the exception should be given by HPLMN and/or VPLMN in roaming, when and for what CIoT devices/applications should be given the exception, even if it is configurable. This may adversely affect the optimization intended by Option 2.</w:t>
      </w:r>
    </w:p>
    <w:p w14:paraId="71E738CF" w14:textId="77777777" w:rsidR="00B7347E" w:rsidRDefault="00B7347E" w:rsidP="00B7347E">
      <w:pPr>
        <w:rPr>
          <w:i/>
          <w:iCs/>
        </w:rPr>
      </w:pPr>
      <w:r>
        <w:rPr>
          <w:i/>
          <w:iCs/>
        </w:rPr>
        <w:t>In addition, SA3 has already clearly defined in TS 33.501 from Release 15 that the mandatory allocation by AMF of a new 5G-GUTI temporary identifier to the UE in response to a Paging message as a security and privacy protection enhancement of 5G. Option 2 would cause some mis-alignment and even contradictions with the SA3 specifications and open up more discussions/work in SA2, SA3 and CT1 at least about to dynamically configure GUTI for those that requires enhanced security for some CIoT devices/applications vs those that may have less security constraints. This may adversely affect achievable optimization after all.</w:t>
      </w:r>
    </w:p>
    <w:p w14:paraId="6942FDA2" w14:textId="77777777" w:rsidR="00B7347E" w:rsidRDefault="00B7347E" w:rsidP="00B7347E">
      <w:pPr>
        <w:rPr>
          <w:i/>
          <w:iCs/>
        </w:rPr>
      </w:pPr>
      <w:r>
        <w:rPr>
          <w:i/>
          <w:iCs/>
        </w:rPr>
        <w:t>Saad (Interdigital). Interdigital also preferers option 1.</w:t>
      </w:r>
    </w:p>
    <w:p w14:paraId="5D153FCD" w14:textId="77777777" w:rsidR="00B7347E" w:rsidRDefault="00B7347E" w:rsidP="00B7347E">
      <w:pPr>
        <w:rPr>
          <w:i/>
          <w:iCs/>
        </w:rPr>
      </w:pPr>
      <w:r>
        <w:rPr>
          <w:i/>
          <w:iCs/>
        </w:rPr>
        <w:t>Wanqiang (Huawei) provides further comments regarding the update from Ericsson and propose to stick to the original text in SP-200796.</w:t>
      </w:r>
    </w:p>
    <w:p w14:paraId="5717889D" w14:textId="77777777" w:rsidR="00B7347E" w:rsidRDefault="00B7347E" w:rsidP="00B7347E">
      <w:pPr>
        <w:rPr>
          <w:i/>
          <w:iCs/>
        </w:rPr>
      </w:pPr>
      <w:r>
        <w:rPr>
          <w:i/>
          <w:iCs/>
        </w:rPr>
        <w:t>Krister (Ericsson) provides update of the text in option 1. Option 1: Upon receiving a temporary identifier (S-TMSI or I-RNTI) sent by a UE in response to a paging message, it is mandatory for the network to re-allocate the used temporary identifier that was sent in the response message from the UE. This requirement is valid for any type of UE.</w:t>
      </w:r>
    </w:p>
    <w:p w14:paraId="1822188E" w14:textId="77777777" w:rsidR="00B7347E" w:rsidRDefault="00B7347E" w:rsidP="00B7347E">
      <w:pPr>
        <w:rPr>
          <w:i/>
          <w:iCs/>
        </w:rPr>
      </w:pPr>
      <w:r>
        <w:rPr>
          <w:i/>
          <w:iCs/>
        </w:rPr>
        <w:t>Haris (Qualcomm) provides response to Chris(Vodafone)</w:t>
      </w:r>
    </w:p>
    <w:p w14:paraId="0BC0F4F9" w14:textId="77777777" w:rsidR="00B7347E" w:rsidRDefault="00B7347E" w:rsidP="00B7347E">
      <w:pPr>
        <w:rPr>
          <w:i/>
          <w:iCs/>
        </w:rPr>
      </w:pPr>
      <w:r>
        <w:rPr>
          <w:i/>
          <w:iCs/>
        </w:rPr>
        <w:t>Lars (Sony) provides further comments on the privacy issue.</w:t>
      </w:r>
    </w:p>
    <w:p w14:paraId="4C3A6619" w14:textId="77777777" w:rsidR="00B7347E" w:rsidRDefault="00B7347E" w:rsidP="00B7347E">
      <w:pPr>
        <w:rPr>
          <w:i/>
          <w:iCs/>
        </w:rPr>
      </w:pPr>
      <w:r>
        <w:rPr>
          <w:i/>
          <w:iCs/>
        </w:rPr>
        <w:t xml:space="preserve">Krister (Ericsson) asks Wanqiang to explain the loose comment which missed to explain 'track the link'. Ericsson </w:t>
      </w:r>
      <w:proofErr w:type="spellStart"/>
      <w:r>
        <w:rPr>
          <w:i/>
          <w:iCs/>
        </w:rPr>
        <w:t>can not</w:t>
      </w:r>
      <w:proofErr w:type="spellEnd"/>
      <w:r>
        <w:rPr>
          <w:i/>
          <w:iCs/>
        </w:rPr>
        <w:t xml:space="preserve"> agree the original text of QC as it is not covering the 3rd case that I describe below.</w:t>
      </w:r>
    </w:p>
    <w:p w14:paraId="794B4DC1" w14:textId="77777777" w:rsidR="00B7347E" w:rsidRDefault="00B7347E" w:rsidP="00B7347E">
      <w:pPr>
        <w:rPr>
          <w:i/>
          <w:iCs/>
        </w:rPr>
      </w:pPr>
      <w:r>
        <w:rPr>
          <w:i/>
          <w:iCs/>
        </w:rPr>
        <w:t>Wanqiang (Huawei) provides response and ask further question.</w:t>
      </w:r>
    </w:p>
    <w:p w14:paraId="732F9EC7" w14:textId="77777777" w:rsidR="00B7347E" w:rsidRDefault="00B7347E" w:rsidP="00B7347E">
      <w:pPr>
        <w:rPr>
          <w:i/>
          <w:iCs/>
        </w:rPr>
      </w:pPr>
      <w:r>
        <w:rPr>
          <w:i/>
          <w:iCs/>
        </w:rPr>
        <w:t xml:space="preserve">Lars (Sony) We support </w:t>
      </w:r>
      <w:proofErr w:type="spellStart"/>
      <w:r>
        <w:rPr>
          <w:i/>
          <w:iCs/>
        </w:rPr>
        <w:t>Krister's</w:t>
      </w:r>
      <w:proofErr w:type="spellEnd"/>
      <w:r>
        <w:rPr>
          <w:i/>
          <w:iCs/>
        </w:rPr>
        <w:t xml:space="preserve"> alternative option 1 wording.</w:t>
      </w:r>
    </w:p>
    <w:p w14:paraId="4C53CF5F" w14:textId="77777777" w:rsidR="00B7347E" w:rsidRDefault="00B7347E" w:rsidP="00B7347E">
      <w:pPr>
        <w:rPr>
          <w:i/>
          <w:iCs/>
        </w:rPr>
      </w:pPr>
      <w:r>
        <w:rPr>
          <w:i/>
          <w:iCs/>
        </w:rPr>
        <w:t>Haris (Qualcomm) comments that the thread is for the approval of original or potentially revised text in SP-200796 and the text in SP-200795 is not going to be further modified since the paper is already noted</w:t>
      </w:r>
    </w:p>
    <w:p w14:paraId="1B850775" w14:textId="77777777" w:rsidR="00B7347E" w:rsidRDefault="00B7347E" w:rsidP="00B7347E">
      <w:pPr>
        <w:rPr>
          <w:i/>
          <w:iCs/>
        </w:rPr>
      </w:pPr>
      <w:r>
        <w:rPr>
          <w:i/>
          <w:iCs/>
        </w:rPr>
        <w:t>Krister (Ericsson) provides provide revision to the draft LS in rev1.</w:t>
      </w:r>
    </w:p>
    <w:p w14:paraId="5B2E7A55" w14:textId="7C98DC56" w:rsidR="00B7347E" w:rsidRDefault="00B7347E" w:rsidP="00B7347E">
      <w:pPr>
        <w:rPr>
          <w:i/>
          <w:iCs/>
        </w:rPr>
      </w:pPr>
      <w:r>
        <w:rPr>
          <w:i/>
          <w:iCs/>
        </w:rPr>
        <w:t>(Samsung) provides details on the privacy threat. Clarifies that temporary identifiers (S-TMSI and/or I-RNTI) that were used in the paging message and sent by a UE in response to a paging message should be re-allocated. Re-allocation of I-RNTI is mandated by TS 33.501, similarly 5G-GUTI needs to be reallocated.</w:t>
      </w:r>
    </w:p>
    <w:p w14:paraId="13445BDA" w14:textId="77777777" w:rsidR="00B7347E" w:rsidRDefault="00B7347E" w:rsidP="00B7347E">
      <w:pPr>
        <w:keepNext/>
        <w:rPr>
          <w:rFonts w:cs="Arial"/>
          <w:b/>
        </w:rPr>
      </w:pPr>
      <w:r>
        <w:rPr>
          <w:rFonts w:cs="Arial"/>
          <w:b/>
        </w:rPr>
        <w:t>Discussion and conclusion:</w:t>
      </w:r>
    </w:p>
    <w:p w14:paraId="40846368" w14:textId="07ABA28F" w:rsidR="00B7347E" w:rsidRPr="00B7347E" w:rsidRDefault="00B7347E" w:rsidP="00B7347E">
      <w:pPr>
        <w:keepNext/>
      </w:pPr>
      <w:r>
        <w:t xml:space="preserve">SP-200796_Rev3 was the latest proposal. Qualcomm commented that they objected to Rev3. Ericsson commented that it was unfortunate that there were 'hidden agendas' in companies leading to a blocking in progress on these discussions. Intel asked how urgent it was to make a decision at this meeting and whether SA WG3 would be asked to further discuss this. Nokia commented that SA WG3 had already discussed this extensively and supported the proposal of Qualcomm and asked to consider the latest proposals. Huawei commented that no further progress can be expected from SA WG3 and suggested making a Working Agreement if this cannot be resolved. Ericsson commented that there is higher security </w:t>
      </w:r>
      <w:r>
        <w:lastRenderedPageBreak/>
        <w:t>being considered for this feature, rather than lower, and there are studies done by outside bodies which identify the difficulties of different methods of tracking UE identities and recommended companies review these. The TSG SA Chairman commented that a Working Agreement on the LS may not be possible and will check on this as a possibility if required. This was left for further off-line discussion.</w:t>
      </w:r>
    </w:p>
    <w:p w14:paraId="1E70C6C6" w14:textId="38E3E39B" w:rsidR="00B7347E" w:rsidRDefault="00B7347E" w:rsidP="00B7347E">
      <w:pPr>
        <w:pStyle w:val="Heading1"/>
      </w:pPr>
      <w:r>
        <w:t>Further issues arising from ongoing e-mail discussions</w:t>
      </w:r>
    </w:p>
    <w:p w14:paraId="5ACEF564" w14:textId="77777777" w:rsidR="00FA488B" w:rsidRDefault="00FA488B" w:rsidP="00FA488B">
      <w:pPr>
        <w:pStyle w:val="NormTop"/>
      </w:pPr>
      <w:r>
        <w:rPr>
          <w:color w:val="0000FF"/>
        </w:rPr>
        <w:t>TD SP</w:t>
      </w:r>
      <w:r>
        <w:rPr>
          <w:color w:val="0000FF"/>
        </w:rPr>
        <w:noBreakHyphen/>
        <w:t>200822</w:t>
      </w:r>
      <w:r>
        <w:t xml:space="preserve"> (SID NEW) New SID on Study on Support for Service Function Chaining in 5G System. (Source: Intel Corporation, Deutsche Telekom AG, Tencent, Telefónica, Affirmed Network, AT&amp;T, </w:t>
      </w:r>
      <w:proofErr w:type="spellStart"/>
      <w:r>
        <w:t>Sandvine</w:t>
      </w:r>
      <w:proofErr w:type="spellEnd"/>
      <w:r>
        <w:t xml:space="preserve">, </w:t>
      </w:r>
      <w:proofErr w:type="spellStart"/>
      <w:r>
        <w:t>Convida</w:t>
      </w:r>
      <w:proofErr w:type="spellEnd"/>
      <w:r>
        <w:t xml:space="preserve"> Wireless, </w:t>
      </w:r>
      <w:proofErr w:type="spellStart"/>
      <w:r>
        <w:t>InterDigital</w:t>
      </w:r>
      <w:proofErr w:type="spellEnd"/>
      <w:r>
        <w:t>, KPN, Verizon UK Ltd., KDDI, Vodafone, Telecom Italia, Cisco, b&lt;&gt;com).</w:t>
      </w:r>
      <w:r>
        <w:br/>
      </w:r>
      <w:r>
        <w:rPr>
          <w:b/>
        </w:rPr>
        <w:t>Document for:</w:t>
      </w:r>
      <w:r>
        <w:t xml:space="preserve"> Approval.</w:t>
      </w:r>
      <w:r>
        <w:br/>
      </w:r>
      <w:r>
        <w:rPr>
          <w:b/>
        </w:rPr>
        <w:t>Abstract:</w:t>
      </w:r>
      <w:r>
        <w:t xml:space="preserve"> Objective: The aim of this work is to study the enable support of service function chaining in 5G system for value-added services provided by network operators to third parties, including:. The study will consider </w:t>
      </w:r>
      <w:proofErr w:type="spellStart"/>
      <w:r>
        <w:t>useUse</w:t>
      </w:r>
      <w:proofErr w:type="spellEnd"/>
      <w:r>
        <w:t xml:space="preserve"> cases and service requirements related to: - provide service definition of supported service functions and service function paths; - provide service configuration and management support of service functions and service function paths to third parties for applications and their users with value-added services, e.g. provided by 5GS only or both of 5GS and 3rd parties; - provide continuing same value-added service experiences for UEs using 5G services, e.g. </w:t>
      </w:r>
      <w:proofErr w:type="spellStart"/>
      <w:r>
        <w:t>eMBB</w:t>
      </w:r>
      <w:proofErr w:type="spellEnd"/>
      <w:r>
        <w:t>, V2X, AVPROD, NCIS, etc., and moving between networks. Gap analysis between the identified service requirements and existing 5GS service requirements or functionalities. Note: the gap analysis takes into account previous work related to Stage 1 services requirements on SFC already developed in other SDOs (e.g. IETF RFC 7665, IETF RFC 8300, IETF RFC 8459, ITU-T Y.2242, etc).</w:t>
      </w:r>
    </w:p>
    <w:p w14:paraId="50A8E5B4" w14:textId="77777777" w:rsidR="00FA488B" w:rsidRDefault="00FA488B" w:rsidP="00FA488B">
      <w:pPr>
        <w:keepNext/>
        <w:keepLines/>
        <w:rPr>
          <w:b/>
        </w:rPr>
      </w:pPr>
      <w:r>
        <w:rPr>
          <w:b/>
        </w:rPr>
        <w:t>e-mail comments:</w:t>
      </w:r>
    </w:p>
    <w:p w14:paraId="7A810533" w14:textId="77777777" w:rsidR="00FA488B" w:rsidRDefault="00FA488B" w:rsidP="00FA488B">
      <w:pPr>
        <w:rPr>
          <w:i/>
          <w:iCs/>
        </w:rPr>
      </w:pPr>
      <w:r>
        <w:rPr>
          <w:i/>
          <w:iCs/>
        </w:rPr>
        <w:t>Saso (Intel) initiates discussion thread on SP-200822.</w:t>
      </w:r>
    </w:p>
    <w:p w14:paraId="42B17B6D" w14:textId="77777777" w:rsidR="00FA488B" w:rsidRDefault="00FA488B" w:rsidP="00FA488B">
      <w:pPr>
        <w:rPr>
          <w:i/>
          <w:iCs/>
        </w:rPr>
      </w:pPr>
      <w:r>
        <w:rPr>
          <w:i/>
          <w:iCs/>
        </w:rPr>
        <w:t>Nokia has concerns with approving a SID on this topic as we believe that the best course of action would be to ask companies to propose a WID and related CRs in Q4 with the delta requirements that are not yet captured in TS 22.261 ( also by inheritance of those in TS 22.101 clause 30).</w:t>
      </w:r>
    </w:p>
    <w:p w14:paraId="2DD8CEDA" w14:textId="77777777" w:rsidR="00FA488B" w:rsidRDefault="00FA488B" w:rsidP="00FA488B">
      <w:pPr>
        <w:rPr>
          <w:i/>
          <w:iCs/>
        </w:rPr>
      </w:pPr>
      <w:r>
        <w:rPr>
          <w:i/>
          <w:iCs/>
        </w:rPr>
        <w:t>Patrice (Huawei) provides concerns, and proposes that discussion continues further in WGs before we can approve something (for minutiae: objects to the original paper).</w:t>
      </w:r>
    </w:p>
    <w:p w14:paraId="71845B42" w14:textId="77777777" w:rsidR="00FA488B" w:rsidRDefault="00FA488B" w:rsidP="00FA488B">
      <w:pPr>
        <w:rPr>
          <w:i/>
          <w:iCs/>
        </w:rPr>
      </w:pPr>
      <w:r>
        <w:rPr>
          <w:i/>
          <w:iCs/>
        </w:rPr>
        <w:t>Adrian (vivo) asks a question for clarification.</w:t>
      </w:r>
    </w:p>
    <w:p w14:paraId="7DADD98D" w14:textId="77777777" w:rsidR="00FA488B" w:rsidRDefault="00FA488B" w:rsidP="00FA488B">
      <w:pPr>
        <w:rPr>
          <w:i/>
          <w:iCs/>
        </w:rPr>
      </w:pPr>
      <w:r>
        <w:rPr>
          <w:i/>
          <w:iCs/>
        </w:rPr>
        <w:t>Krister (Ericsson) has the same view as expressed by Huawei. In addition pointing out that the 22.261 has the requirement that</w:t>
      </w:r>
    </w:p>
    <w:p w14:paraId="117FE9B1" w14:textId="77777777" w:rsidR="00FA488B" w:rsidRDefault="00FA488B" w:rsidP="00FA488B">
      <w:pPr>
        <w:rPr>
          <w:i/>
          <w:iCs/>
        </w:rPr>
      </w:pPr>
      <w:r>
        <w:rPr>
          <w:i/>
          <w:iCs/>
        </w:rPr>
        <w:t>, the 5G system shall support all EPS capabilities (e.g. from TSs 22.011, 22.101, 22.278, 22.185, 22.071, 22.115, 22.153, 22.173, 22.468),</w:t>
      </w:r>
    </w:p>
    <w:p w14:paraId="7334DB54" w14:textId="77777777" w:rsidR="00FA488B" w:rsidRDefault="00FA488B" w:rsidP="00FA488B">
      <w:pPr>
        <w:rPr>
          <w:i/>
          <w:iCs/>
        </w:rPr>
      </w:pPr>
      <w:r>
        <w:rPr>
          <w:i/>
          <w:iCs/>
        </w:rPr>
        <w:t>In SA1 we are with term 5G System including SA2 N6-LAN as part of 5G System.</w:t>
      </w:r>
    </w:p>
    <w:p w14:paraId="4DCF0FEA" w14:textId="77777777" w:rsidR="00FA488B" w:rsidRDefault="00FA488B" w:rsidP="00FA488B">
      <w:pPr>
        <w:rPr>
          <w:i/>
          <w:iCs/>
        </w:rPr>
      </w:pPr>
      <w:r>
        <w:rPr>
          <w:i/>
          <w:iCs/>
        </w:rPr>
        <w:t>Saso (Intel) replies to comments. Seeks clarification from SA1 Chairman.</w:t>
      </w:r>
    </w:p>
    <w:p w14:paraId="1BA25B27" w14:textId="77777777" w:rsidR="00FA488B" w:rsidRDefault="00FA488B" w:rsidP="00FA488B">
      <w:pPr>
        <w:keepNext/>
        <w:rPr>
          <w:rFonts w:cs="Arial"/>
          <w:b/>
        </w:rPr>
      </w:pPr>
      <w:r>
        <w:rPr>
          <w:rFonts w:cs="Arial"/>
          <w:b/>
        </w:rPr>
        <w:t>Discussion and conclusion:</w:t>
      </w:r>
    </w:p>
    <w:p w14:paraId="3E8FA429" w14:textId="77777777" w:rsidR="00FA488B" w:rsidRDefault="00FA488B" w:rsidP="00FA488B">
      <w:pPr>
        <w:keepNext/>
      </w:pPr>
      <w:r>
        <w:t>Intel reported that there was no consensus on this and suggested going forward with a WID update and CRs in SA WG1 and asked TSG SA to endorse the 3 items:</w:t>
      </w:r>
    </w:p>
    <w:p w14:paraId="27998D31" w14:textId="77777777" w:rsidR="00FA488B" w:rsidRDefault="00FA488B" w:rsidP="00FA488B">
      <w:pPr>
        <w:keepNext/>
      </w:pPr>
      <w:r>
        <w:t xml:space="preserve">1 Acknowledging that N6-LAN is in scope (22.101 currently states </w:t>
      </w:r>
      <w:proofErr w:type="spellStart"/>
      <w:r>
        <w:t>SGi</w:t>
      </w:r>
      <w:proofErr w:type="spellEnd"/>
      <w:r>
        <w:t>-LAN is out of scope)</w:t>
      </w:r>
    </w:p>
    <w:p w14:paraId="48CA518A" w14:textId="77777777" w:rsidR="00FA488B" w:rsidRDefault="00FA488B" w:rsidP="00FA488B">
      <w:pPr>
        <w:keepNext/>
      </w:pPr>
      <w:r>
        <w:t>2. Allowing third parties to configure service functions and SF paths for their applications</w:t>
      </w:r>
    </w:p>
    <w:p w14:paraId="14A6F294" w14:textId="77777777" w:rsidR="00FA488B" w:rsidRDefault="00FA488B" w:rsidP="00FA488B">
      <w:pPr>
        <w:keepNext/>
      </w:pPr>
      <w:r>
        <w:t>3. Adding requirements for management of SFs and SFPs intended primarily for enabling SA WG5 work.</w:t>
      </w:r>
    </w:p>
    <w:p w14:paraId="63B4CA44" w14:textId="56552D1A" w:rsidR="00FA488B" w:rsidRDefault="00FA488B" w:rsidP="00FA488B">
      <w:pPr>
        <w:keepNext/>
      </w:pPr>
      <w:r>
        <w:t xml:space="preserve">Huawei commented that these issues should be raised in an input document to the meeting and suggested discussing this at the next meeting. Vodafone commented that this has been extensively discussed in SA WG1 and proposed TSG SA endorse such bullets and asked whether the SID should be also converted to a WID. Nokia considered it too late in the meeting to submit a new WID for discussion and asked whether this could be left for the next meeting, which would allow SA WG1 to discuss the detail and agree CRs. Deutsche Telekom agreed with Nokia and supported converting the SID to a WID at this meeting as objections to progressing a SID are difficult to understand from a technical point of view. </w:t>
      </w:r>
      <w:r>
        <w:lastRenderedPageBreak/>
        <w:t>Vodafone, Deutsche Telekom and Telecom Italia supported attempting to produce a WID for approval at this meeting. Intel agreed to provide a proposal as a rev of this SID.</w:t>
      </w:r>
      <w:r w:rsidRPr="004A29C2">
        <w:t xml:space="preserve"> </w:t>
      </w:r>
      <w:r>
        <w:t>AT&amp;T and Vivo supported this proposal.</w:t>
      </w:r>
    </w:p>
    <w:p w14:paraId="1CB02AB8" w14:textId="369F0546" w:rsidR="004822A2" w:rsidRPr="004822A2" w:rsidRDefault="004822A2" w:rsidP="00FA488B">
      <w:pPr>
        <w:keepNext/>
        <w:rPr>
          <w:b/>
          <w:bCs/>
        </w:rPr>
      </w:pPr>
      <w:r w:rsidRPr="004822A2">
        <w:rPr>
          <w:b/>
          <w:bCs/>
        </w:rPr>
        <w:t>Summary:</w:t>
      </w:r>
    </w:p>
    <w:p w14:paraId="0D9A2A4C" w14:textId="44C97249" w:rsidR="004822A2" w:rsidRPr="00B7347E" w:rsidRDefault="004822A2" w:rsidP="00FA488B">
      <w:pPr>
        <w:keepNext/>
      </w:pPr>
      <w:r w:rsidRPr="004822A2">
        <w:t>This issue will be handled further in SA</w:t>
      </w:r>
      <w:r>
        <w:t> WG</w:t>
      </w:r>
      <w:r w:rsidRPr="004822A2">
        <w:t>1.</w:t>
      </w:r>
      <w:r>
        <w:t xml:space="preserve"> </w:t>
      </w:r>
      <w:r w:rsidRPr="004822A2">
        <w:t>Saso will provide a WID proposal for discussion on Friday.</w:t>
      </w:r>
    </w:p>
    <w:p w14:paraId="29C07CE1" w14:textId="77777777" w:rsidR="00FA488B" w:rsidRDefault="00FA488B" w:rsidP="00FA488B">
      <w:pPr>
        <w:pStyle w:val="NormTop"/>
      </w:pPr>
      <w:r>
        <w:rPr>
          <w:color w:val="0000FF"/>
        </w:rPr>
        <w:t>TD SP</w:t>
      </w:r>
      <w:r>
        <w:rPr>
          <w:color w:val="0000FF"/>
        </w:rPr>
        <w:noBreakHyphen/>
        <w:t>200798</w:t>
      </w:r>
      <w:r>
        <w:t xml:space="preserve"> (SID NEW) Study on vehicle-mounted relays (FS_VMR). (Source: SA WG1).</w:t>
      </w:r>
      <w:r>
        <w:br/>
      </w:r>
      <w:r>
        <w:rPr>
          <w:b/>
        </w:rPr>
        <w:t>Document for:</w:t>
      </w:r>
      <w:r>
        <w:t xml:space="preserve"> Approval.</w:t>
      </w:r>
      <w:r>
        <w:br/>
      </w:r>
      <w:r>
        <w:rPr>
          <w:b/>
        </w:rPr>
        <w:t>Abstract:</w:t>
      </w:r>
      <w:r>
        <w:t xml:space="preserve"> Objective: The aim of this work is to study use cases and potential new service requirements for 5G system support of base station relays mounted on vehicles, using NR self-backhauling to connect with donor </w:t>
      </w:r>
      <w:proofErr w:type="spellStart"/>
      <w:r>
        <w:t>gNB</w:t>
      </w:r>
      <w:proofErr w:type="spellEnd"/>
      <w:r>
        <w:t xml:space="preserve"> and 5GC, including: - Use cases and requirements related to: o Vehicle (base station) relays providing service to UEs inside the vehicle or in the vicinity of the vehicle; o End-to-end service continuity during mobility scenarios (including mobility of the relays); o Provisioning, policies and control mechanisms, e.g. </w:t>
      </w:r>
      <w:r>
        <w:sym w:font="Arial" w:char="F0A7"/>
      </w:r>
      <w:r>
        <w:t xml:space="preserve"> Provisioning of spectrum used by the relays, geographic area restrictions for relays; </w:t>
      </w:r>
      <w:r>
        <w:sym w:font="Arial" w:char="F0A7"/>
      </w:r>
      <w:r>
        <w:t xml:space="preserve"> Control of relay operation, UEs access and connectivity via relays. - Aspects related to roaming of relays, security, regulatory requirements (e.g. for emergency services), charging, spectrum interference. - Gap analysis between the identified requirements and existing 5GS requirements or functionalities. NOTE 1: potential conflicts with other ongoing studies/work on relays (e.g. RAN IAB) should be avoided. NOTE 2: the base station relay is assumed to use NR-</w:t>
      </w:r>
      <w:proofErr w:type="spellStart"/>
      <w:r>
        <w:t>Uu</w:t>
      </w:r>
      <w:proofErr w:type="spellEnd"/>
      <w:r>
        <w:t xml:space="preserve"> for the connection with the UE, and with donor </w:t>
      </w:r>
      <w:proofErr w:type="spellStart"/>
      <w:r>
        <w:t>gNB</w:t>
      </w:r>
      <w:proofErr w:type="spellEnd"/>
      <w:r>
        <w:t>. NOTE 3: the study should investigate potential new requirements for both UEs and Network; support and impacts for legacy UEs should also be considered. NOTE 4: single-hop (NR-</w:t>
      </w:r>
      <w:proofErr w:type="spellStart"/>
      <w:r>
        <w:t>Uu</w:t>
      </w:r>
      <w:proofErr w:type="spellEnd"/>
      <w:r>
        <w:t>) relay should be the main/baseline scenario; multi-hop (NR-</w:t>
      </w:r>
      <w:proofErr w:type="spellStart"/>
      <w:r>
        <w:t>Uu</w:t>
      </w:r>
      <w:proofErr w:type="spellEnd"/>
      <w:r>
        <w:t>) can also be considered. NOTE 5: main focus should be on relays mounted on ground/land moving vehicles; applicability of general/common requirements to other types of mobile base station relays (e.g. using other moving vehicles or devices) may be considered.</w:t>
      </w:r>
    </w:p>
    <w:p w14:paraId="588385F9" w14:textId="77777777" w:rsidR="00FA488B" w:rsidRDefault="00FA488B" w:rsidP="00FA488B">
      <w:pPr>
        <w:keepNext/>
        <w:keepLines/>
        <w:rPr>
          <w:b/>
        </w:rPr>
      </w:pPr>
      <w:r>
        <w:rPr>
          <w:b/>
        </w:rPr>
        <w:t>e-mail comments:</w:t>
      </w:r>
    </w:p>
    <w:p w14:paraId="48B7912D" w14:textId="77777777" w:rsidR="00FA488B" w:rsidRDefault="00FA488B" w:rsidP="00FA488B">
      <w:pPr>
        <w:rPr>
          <w:i/>
          <w:iCs/>
        </w:rPr>
      </w:pPr>
      <w:r>
        <w:rPr>
          <w:i/>
          <w:iCs/>
        </w:rPr>
        <w:t>Tao (China Mobile) objects to SP-200798 and all its revisions. The SID is related with RAN on-going R17 work. In view of potential delay of R17, we believe neither it is right time nor need a study.</w:t>
      </w:r>
    </w:p>
    <w:p w14:paraId="45493E85" w14:textId="77777777" w:rsidR="00FA488B" w:rsidRDefault="00FA488B" w:rsidP="00FA488B">
      <w:pPr>
        <w:keepNext/>
        <w:rPr>
          <w:rFonts w:cs="Arial"/>
          <w:b/>
        </w:rPr>
      </w:pPr>
      <w:r>
        <w:rPr>
          <w:rFonts w:cs="Arial"/>
          <w:b/>
        </w:rPr>
        <w:t>Discussion and conclusion:</w:t>
      </w:r>
    </w:p>
    <w:p w14:paraId="25F03F9F" w14:textId="16ECCB53" w:rsidR="00FA488B" w:rsidRDefault="00FA488B" w:rsidP="00FA488B">
      <w:pPr>
        <w:keepNext/>
      </w:pPr>
      <w:r>
        <w:t xml:space="preserve">China Mobile withdrew their objection with the understanding that there </w:t>
      </w:r>
      <w:r w:rsidR="00997672">
        <w:t>will be a gap analysis done in the study phase and expressed their disappointment that this could not move forward after long discussions, contribution, clarification and merging of proposals</w:t>
      </w:r>
      <w:r>
        <w:t xml:space="preserve">. This new SID was then </w:t>
      </w:r>
      <w:r>
        <w:rPr>
          <w:color w:val="FF0000"/>
        </w:rPr>
        <w:t>approved</w:t>
      </w:r>
      <w:r>
        <w:t>.</w:t>
      </w:r>
    </w:p>
    <w:p w14:paraId="12A1E355" w14:textId="374E35CC" w:rsidR="00997672" w:rsidRPr="00997672" w:rsidRDefault="00997672" w:rsidP="00FA488B">
      <w:pPr>
        <w:keepNext/>
        <w:rPr>
          <w:b/>
          <w:bCs/>
        </w:rPr>
      </w:pPr>
      <w:r w:rsidRPr="00997672">
        <w:rPr>
          <w:b/>
          <w:bCs/>
        </w:rPr>
        <w:t xml:space="preserve">China Mobile provided the following statement: </w:t>
      </w:r>
    </w:p>
    <w:p w14:paraId="2F79C2D7" w14:textId="10DC618D" w:rsidR="00997672" w:rsidRPr="00997672" w:rsidRDefault="00997672" w:rsidP="00FA488B">
      <w:pPr>
        <w:keepNext/>
        <w:rPr>
          <w:i/>
          <w:iCs/>
        </w:rPr>
      </w:pPr>
      <w:r w:rsidRPr="00997672">
        <w:rPr>
          <w:i/>
          <w:iCs/>
        </w:rPr>
        <w:t>With the understanding that requirement gap can be identified in study phase, as clearly stated in this SID, Tao Sun (China Mobile) recall the objection. China Mobile expect the same chance and raise the concern that R18 stage 1 Study proposal cannot move forward after 6 month effort with two companies' claim of insufficient gap analysis even contributors provided discussion paper, online and offline clarifications, long list of supporting companies, merge multiple proposals as requested.</w:t>
      </w:r>
    </w:p>
    <w:p w14:paraId="0CC57F4C" w14:textId="77777777" w:rsidR="00FA488B" w:rsidRDefault="00FA488B" w:rsidP="00FA488B">
      <w:pPr>
        <w:pStyle w:val="NormTop"/>
      </w:pPr>
      <w:r>
        <w:rPr>
          <w:color w:val="0000FF"/>
        </w:rPr>
        <w:t>TD SP</w:t>
      </w:r>
      <w:r>
        <w:rPr>
          <w:color w:val="0000FF"/>
        </w:rPr>
        <w:noBreakHyphen/>
        <w:t>200799</w:t>
      </w:r>
      <w:r>
        <w:t xml:space="preserve"> (SID NEW) New Study on network providing access to specific services (FS_PALS). (Source: SA WG1).</w:t>
      </w:r>
      <w:r>
        <w:br/>
      </w:r>
      <w:r>
        <w:rPr>
          <w:b/>
        </w:rPr>
        <w:t>Document for:</w:t>
      </w:r>
      <w:r>
        <w:t xml:space="preserve"> Approval.</w:t>
      </w:r>
      <w:r>
        <w:br/>
      </w:r>
      <w:r>
        <w:rPr>
          <w:b/>
        </w:rPr>
        <w:t>Abstract:</w:t>
      </w:r>
      <w:r>
        <w:t xml:space="preserve"> Objective: The objectives of this study are: - Study use cases for enhanced 5G system support of a hosting network providing users/devices access to specific services, offered by the hosting network operator, other mobile operator(s) or 3rd party provider(s). Including scenarios where: o Access to services through the hosting network could be on demand, temporary and/or cover specific location(s); o The operator of the hosting network, or other mobile operator offering services to users, can be a PLMN or NPN operator; o Different RATs (3GPP or non-3GPP) and spectrum (licensed or unlicensed) could be considered; o The hosting network can also provide specific network services, e.g. location based service, time synchronization etc. - Investigate potential new service requirements, including: o Enabling users/UEs to discover availability of specific target networks and specific services through a hosting network; o Network functionalities to negotiate and configure access and requirements for a specific service (e.g. QoS, network slicing, charging, onboarding etc.); </w:t>
      </w:r>
      <w:r>
        <w:sym w:font="Arial" w:char="F0A7"/>
      </w:r>
      <w:r>
        <w:t xml:space="preserve"> Can include policy management, service/QoS monitoring, and interaction between the hosting network and other mobile operator or 3rd party (offering the service) , e.g. via API or other standard mechanisms o Enabling users/UEs to concurrently use specific target services offered through a hosting network and the regular services offered by the HPLMN of the user/UE; o Enabling access to the hosting network and specific services for users/UEs without previous relationship with the hosting network; o Consideration of regulatory and security aspects. - Gap analysis between potential new requirements and existing requirements and functionalities supported by 3GPP, e.g. VIAPA, NPN, slicing, QoS, etc.</w:t>
      </w:r>
    </w:p>
    <w:p w14:paraId="0FB1337F" w14:textId="77777777" w:rsidR="00FA488B" w:rsidRDefault="00FA488B" w:rsidP="00FA488B">
      <w:pPr>
        <w:keepNext/>
        <w:keepLines/>
        <w:rPr>
          <w:b/>
        </w:rPr>
      </w:pPr>
      <w:r>
        <w:rPr>
          <w:b/>
        </w:rPr>
        <w:t>e-mail comments:</w:t>
      </w:r>
    </w:p>
    <w:p w14:paraId="1C113B0C" w14:textId="77777777" w:rsidR="00FA488B" w:rsidRDefault="00FA488B" w:rsidP="00FA488B">
      <w:pPr>
        <w:rPr>
          <w:i/>
          <w:iCs/>
        </w:rPr>
      </w:pPr>
      <w:r>
        <w:rPr>
          <w:i/>
          <w:iCs/>
        </w:rPr>
        <w:t>Tao (China Mobile) objects to SP-200799 and all its revisions. The SID shall justified why current VIAPA, NPN, slicing, QoS, edge computing cannot meet the requirement.</w:t>
      </w:r>
    </w:p>
    <w:p w14:paraId="5C12FFC4" w14:textId="77777777" w:rsidR="00FA488B" w:rsidRDefault="00FA488B" w:rsidP="00FA488B">
      <w:pPr>
        <w:keepNext/>
        <w:rPr>
          <w:rFonts w:cs="Arial"/>
          <w:b/>
        </w:rPr>
      </w:pPr>
      <w:r>
        <w:rPr>
          <w:rFonts w:cs="Arial"/>
          <w:b/>
        </w:rPr>
        <w:lastRenderedPageBreak/>
        <w:t>Discussion and conclusion:</w:t>
      </w:r>
    </w:p>
    <w:p w14:paraId="5ACE4FBA" w14:textId="77777777" w:rsidR="00830059" w:rsidRDefault="00830059" w:rsidP="00830059">
      <w:pPr>
        <w:keepNext/>
      </w:pPr>
      <w:r>
        <w:t xml:space="preserve">China Mobile withdrew their objection with the understanding that there will be a gap analysis done in the study phase and expressed their disappointment that this could not move forward after long discussions, contribution, clarification and merging of proposals. This new SID was then </w:t>
      </w:r>
      <w:r>
        <w:rPr>
          <w:color w:val="FF0000"/>
        </w:rPr>
        <w:t>approved</w:t>
      </w:r>
      <w:r>
        <w:t>.</w:t>
      </w:r>
    </w:p>
    <w:p w14:paraId="37D571A8" w14:textId="77777777" w:rsidR="00830059" w:rsidRPr="00997672" w:rsidRDefault="00830059" w:rsidP="00830059">
      <w:pPr>
        <w:keepNext/>
        <w:rPr>
          <w:b/>
          <w:bCs/>
        </w:rPr>
      </w:pPr>
      <w:r w:rsidRPr="00997672">
        <w:rPr>
          <w:b/>
          <w:bCs/>
        </w:rPr>
        <w:t xml:space="preserve">China Mobile provided the following statement: </w:t>
      </w:r>
    </w:p>
    <w:p w14:paraId="127600C4" w14:textId="77777777" w:rsidR="00830059" w:rsidRPr="00997672" w:rsidRDefault="00830059" w:rsidP="00830059">
      <w:pPr>
        <w:keepNext/>
        <w:rPr>
          <w:i/>
          <w:iCs/>
        </w:rPr>
      </w:pPr>
      <w:r w:rsidRPr="00997672">
        <w:rPr>
          <w:i/>
          <w:iCs/>
        </w:rPr>
        <w:t>With the understanding that requirement gap can be identified in study phase, as clearly stated in this SID, Tao Sun (China Mobile) recall the objection. China Mobile expect the same chance and raise the concern that R18 stage 1 Study proposal cannot move forward after 6 month effort with two companies' claim of insufficient gap analysis even contributors provided discussion paper, online and offline clarifications, long list of supporting companies, merge multiple proposals as requested.</w:t>
      </w:r>
    </w:p>
    <w:p w14:paraId="3C4C7347" w14:textId="54D98C30" w:rsidR="00B7347E" w:rsidRDefault="00B7347E" w:rsidP="00B7347E">
      <w:pPr>
        <w:pStyle w:val="Heading1"/>
      </w:pPr>
      <w:r>
        <w:t>Listing issues which will stay under discussion until Friday</w:t>
      </w:r>
    </w:p>
    <w:p w14:paraId="0060B90E" w14:textId="77777777" w:rsidR="004A29C2" w:rsidRDefault="004A29C2" w:rsidP="004A29C2">
      <w:pPr>
        <w:pStyle w:val="NormTop"/>
      </w:pPr>
      <w:r>
        <w:rPr>
          <w:color w:val="0000FF"/>
        </w:rPr>
        <w:t>TD SP</w:t>
      </w:r>
      <w:r>
        <w:rPr>
          <w:color w:val="0000FF"/>
        </w:rPr>
        <w:noBreakHyphen/>
        <w:t>200819</w:t>
      </w:r>
      <w:r>
        <w:t xml:space="preserve"> (DISCUSSION) Thoughts about enumerating SA WG1 requirements. (Source: Siemens, Philips).</w:t>
      </w:r>
      <w:r>
        <w:br/>
      </w:r>
      <w:r>
        <w:rPr>
          <w:b/>
        </w:rPr>
        <w:t>Document for:</w:t>
      </w:r>
      <w:r>
        <w:t xml:space="preserve"> Endorsement.</w:t>
      </w:r>
      <w:r>
        <w:br/>
      </w:r>
      <w:r>
        <w:rPr>
          <w:b/>
        </w:rPr>
        <w:t>Abstract:</w:t>
      </w:r>
      <w:r>
        <w:t xml:space="preserve"> We share our thoughts about an enumeration process for SA WG1 reports and specifications.</w:t>
      </w:r>
    </w:p>
    <w:p w14:paraId="2ED5A8D5" w14:textId="77777777" w:rsidR="004A29C2" w:rsidRDefault="004A29C2" w:rsidP="004A29C2">
      <w:pPr>
        <w:keepNext/>
        <w:keepLines/>
        <w:rPr>
          <w:b/>
        </w:rPr>
      </w:pPr>
      <w:r>
        <w:rPr>
          <w:b/>
        </w:rPr>
        <w:t>e-mail comments:</w:t>
      </w:r>
    </w:p>
    <w:p w14:paraId="56D6022B" w14:textId="77777777" w:rsidR="004A29C2" w:rsidRDefault="004A29C2" w:rsidP="004A29C2">
      <w:pPr>
        <w:rPr>
          <w:i/>
          <w:iCs/>
        </w:rPr>
      </w:pPr>
      <w:r>
        <w:rPr>
          <w:i/>
          <w:iCs/>
        </w:rPr>
        <w:t>LG Electronics indicates the facts that it is beneficial to have requirements enumerated in some specifications, if not all, and that the idea of enumeration can be made 'Recommended Practice' within a WG, which means that if enumeration of some requirements of a certain TR or TS is considered needed, it can be done in that particular WG but it does not have to be enforced. Generalization of this idea of enumeration may require careful consideration and examination as maintenance of them, if happens, is a different story requiring different dimension of complexity compared to the benefit it seems to bring in. No discussion for 21.801 is necessary. LG Electronics proposes the following sentence to be added to the revision of SP-200819 for endorsement.</w:t>
      </w:r>
    </w:p>
    <w:p w14:paraId="508A1D23" w14:textId="77777777" w:rsidR="004A29C2" w:rsidRDefault="004A29C2" w:rsidP="004A29C2">
      <w:pPr>
        <w:rPr>
          <w:i/>
          <w:iCs/>
        </w:rPr>
      </w:pPr>
      <w:r>
        <w:rPr>
          <w:i/>
          <w:iCs/>
        </w:rPr>
        <w:t>The enumeration of requirements of a TR/TS is recommended on a need basis but is not necessarily required for all TR/TS's. The requirement numbers go with the TR/TS version, which mean they might be different in a different version of the TR/TS, i.e., changed, deleted, or replaced along with how an existing requirement is destined to be in the next version of TR/TS during the casual course of work, including changes by technical (p)CRs and/or maintenance CRs.</w:t>
      </w:r>
    </w:p>
    <w:p w14:paraId="55EFDD21" w14:textId="77777777" w:rsidR="004A29C2" w:rsidRDefault="004A29C2" w:rsidP="004A29C2">
      <w:pPr>
        <w:rPr>
          <w:i/>
          <w:iCs/>
        </w:rPr>
      </w:pPr>
      <w:r>
        <w:rPr>
          <w:i/>
          <w:iCs/>
        </w:rPr>
        <w:t>Adrian (vivo) asks LG what do they mean 'on a need basis?'</w:t>
      </w:r>
    </w:p>
    <w:p w14:paraId="074E5A2D" w14:textId="77777777" w:rsidR="004A29C2" w:rsidRDefault="004A29C2" w:rsidP="004A29C2">
      <w:pPr>
        <w:rPr>
          <w:i/>
          <w:iCs/>
        </w:rPr>
      </w:pPr>
      <w:r>
        <w:rPr>
          <w:i/>
          <w:iCs/>
        </w:rPr>
        <w:t>In response to NCSC's comment, LG provides the following:</w:t>
      </w:r>
    </w:p>
    <w:p w14:paraId="1DCB994E" w14:textId="77777777" w:rsidR="004A29C2" w:rsidRDefault="004A29C2" w:rsidP="004A29C2">
      <w:pPr>
        <w:rPr>
          <w:i/>
          <w:iCs/>
        </w:rPr>
      </w:pPr>
      <w:r>
        <w:rPr>
          <w:i/>
          <w:iCs/>
        </w:rPr>
        <w:t>The enumeration of requirements of a TR/TS is recommended on a need basis but is not necessarily required for all TR/TS's. The requirement numbers go with the TR/TS version, and are recommended not to change drastically in order to keep the ease of reference unless there are relevant reasons (e.g., deletion, merge, relocation, etc.) which mean they might be different in a different version of the TR/TS, i.e., changed, deleted, or replaced along with how an existing requirement is destined to be in the next version of TR/TS during the casual course of work, including changes by technical (p)CRs and/or maintenance CRs.</w:t>
      </w:r>
    </w:p>
    <w:p w14:paraId="78DED540" w14:textId="77777777" w:rsidR="004A29C2" w:rsidRDefault="004A29C2" w:rsidP="004A29C2">
      <w:pPr>
        <w:rPr>
          <w:i/>
          <w:iCs/>
        </w:rPr>
      </w:pPr>
      <w:r>
        <w:rPr>
          <w:i/>
          <w:iCs/>
        </w:rPr>
        <w:t>Haris (Qualcomm) would like to see first a CR to TR 21.801 before agreeing on this idea of enumerating SA1 requirements endorsed officially. Recommends to have some email discussion e.g. moderated by someone, that will discuss all aspects mentioned below and we can come to some smooth discussion in SA#90e.</w:t>
      </w:r>
    </w:p>
    <w:p w14:paraId="0C0A79FA" w14:textId="77777777" w:rsidR="004A29C2" w:rsidRDefault="004A29C2" w:rsidP="004A29C2">
      <w:pPr>
        <w:rPr>
          <w:i/>
          <w:iCs/>
        </w:rPr>
      </w:pPr>
      <w:r>
        <w:rPr>
          <w:i/>
          <w:iCs/>
        </w:rPr>
        <w:t>Tony (</w:t>
      </w:r>
      <w:proofErr w:type="spellStart"/>
      <w:r>
        <w:rPr>
          <w:i/>
          <w:iCs/>
        </w:rPr>
        <w:t>Futurewei</w:t>
      </w:r>
      <w:proofErr w:type="spellEnd"/>
      <w:r>
        <w:rPr>
          <w:i/>
          <w:iCs/>
        </w:rPr>
        <w:t>) would like to support the enumeration of the requirements in stage-1 specifications with the understanding that procedures for doing so will be captured/specified officially.</w:t>
      </w:r>
    </w:p>
    <w:p w14:paraId="057B9D4D" w14:textId="77777777" w:rsidR="004A29C2" w:rsidRDefault="004A29C2" w:rsidP="004A29C2">
      <w:pPr>
        <w:rPr>
          <w:i/>
          <w:iCs/>
        </w:rPr>
      </w:pPr>
      <w:r>
        <w:rPr>
          <w:i/>
          <w:iCs/>
        </w:rPr>
        <w:t>Ki-Dong (LGE) raises comments on what Puneet (SA2 Chairman) responded to Adrian(Vivo) to clarify that we do not need both mappings (e.g., b/w CPR and PR, CPR and UC) but one mapping table between CPRs and PRs is enough for traceability purposes as long as PRs come with clause numbers.</w:t>
      </w:r>
    </w:p>
    <w:p w14:paraId="3D4DF9D7" w14:textId="77777777" w:rsidR="004A29C2" w:rsidRDefault="004A29C2" w:rsidP="004A29C2">
      <w:pPr>
        <w:rPr>
          <w:i/>
          <w:iCs/>
        </w:rPr>
      </w:pPr>
      <w:r>
        <w:rPr>
          <w:i/>
          <w:iCs/>
        </w:rPr>
        <w:t>Puneet (SA2 Chairman) responds to Adrian(Vivo).</w:t>
      </w:r>
    </w:p>
    <w:p w14:paraId="1914CDEA" w14:textId="77777777" w:rsidR="004A29C2" w:rsidRDefault="004A29C2" w:rsidP="004A29C2">
      <w:pPr>
        <w:rPr>
          <w:i/>
          <w:iCs/>
        </w:rPr>
      </w:pPr>
      <w:r>
        <w:rPr>
          <w:i/>
          <w:iCs/>
        </w:rPr>
        <w:t>Adrian (vivo) support the enumeration of the requirements in stage-1 specifications and asks Puneet a question for clarification.</w:t>
      </w:r>
    </w:p>
    <w:p w14:paraId="1395A055" w14:textId="77777777" w:rsidR="004A29C2" w:rsidRDefault="004A29C2" w:rsidP="004A29C2">
      <w:pPr>
        <w:rPr>
          <w:i/>
          <w:iCs/>
        </w:rPr>
      </w:pPr>
      <w:r>
        <w:rPr>
          <w:i/>
          <w:iCs/>
        </w:rPr>
        <w:t>Puneet (SA2 Chairman) support the enumeration of the requirements in stage-1 specifications. Proposes further enhancements.</w:t>
      </w:r>
    </w:p>
    <w:p w14:paraId="274BEA9E" w14:textId="77777777" w:rsidR="004A29C2" w:rsidRDefault="004A29C2" w:rsidP="004A29C2">
      <w:pPr>
        <w:rPr>
          <w:i/>
          <w:iCs/>
        </w:rPr>
      </w:pPr>
      <w:r>
        <w:rPr>
          <w:i/>
          <w:iCs/>
        </w:rPr>
        <w:t>Ericsson wants to point out that it should not be any tracking process between SA1 TRs and TSs. The reason is that potential requirements are just potential and important that there is a freedom to change requirements in normative work, even beyond recognition. As we work consensus based that should be the principle.</w:t>
      </w:r>
    </w:p>
    <w:p w14:paraId="5A669885" w14:textId="77777777" w:rsidR="004A29C2" w:rsidRDefault="004A29C2" w:rsidP="004A29C2">
      <w:pPr>
        <w:rPr>
          <w:i/>
          <w:iCs/>
        </w:rPr>
      </w:pPr>
      <w:r>
        <w:rPr>
          <w:i/>
          <w:iCs/>
        </w:rPr>
        <w:t>Siemens agrees with Ericson that there should not be any tracking process between SA1 TRs and TSs and points out that SP-200819 does not stipulate such process.</w:t>
      </w:r>
    </w:p>
    <w:p w14:paraId="69F32441" w14:textId="77777777" w:rsidR="004A29C2" w:rsidRDefault="004A29C2" w:rsidP="004A29C2">
      <w:pPr>
        <w:rPr>
          <w:i/>
          <w:iCs/>
        </w:rPr>
      </w:pPr>
      <w:r>
        <w:rPr>
          <w:i/>
          <w:iCs/>
        </w:rPr>
        <w:t>Siemens also thinks that a change to a 21 document, for instance TR 21.801, is needed before requirement enumeration in Stage-1 specifications can become officially endorsed by SA. Siemens also agrees with Qualcomm that a pertinent CR should be discussed on the email reflector before presenting it at SA#90-e.</w:t>
      </w:r>
    </w:p>
    <w:p w14:paraId="2BD5FEA1" w14:textId="77777777" w:rsidR="004A29C2" w:rsidRDefault="004A29C2" w:rsidP="004A29C2">
      <w:pPr>
        <w:rPr>
          <w:i/>
          <w:iCs/>
        </w:rPr>
      </w:pPr>
      <w:r>
        <w:rPr>
          <w:i/>
          <w:iCs/>
        </w:rPr>
        <w:lastRenderedPageBreak/>
        <w:t>Johannes (Deutsche Telekom) does see a heavy overcomplication of introducing the need for requirements numbering and objects to endorsing a guidance before this is discussed in more details, potentially ending up in a CR to the drafting rules in TR 21.801.</w:t>
      </w:r>
    </w:p>
    <w:p w14:paraId="13AA1C24" w14:textId="77777777" w:rsidR="004A29C2" w:rsidRDefault="004A29C2" w:rsidP="004A29C2">
      <w:pPr>
        <w:rPr>
          <w:i/>
          <w:iCs/>
        </w:rPr>
      </w:pPr>
      <w:r>
        <w:rPr>
          <w:i/>
          <w:iCs/>
        </w:rPr>
        <w:t>Siemens uploaded SP-200819rev01 to the Revisions folder. Changes made: added Daimler and Sennheiser as source; included a sentence in clause 3.1, stating that the requirements in technical specifications do not track potential and consolidated potential requirements in technical reports.</w:t>
      </w:r>
    </w:p>
    <w:p w14:paraId="386E9C40" w14:textId="77777777" w:rsidR="004A29C2" w:rsidRDefault="004A29C2" w:rsidP="004A29C2">
      <w:pPr>
        <w:rPr>
          <w:i/>
          <w:iCs/>
        </w:rPr>
      </w:pPr>
      <w:r>
        <w:rPr>
          <w:i/>
          <w:iCs/>
        </w:rPr>
        <w:t>Huawei support to develop a mechanism to better trace the requirements in stage-1. This is beneficial not only for verticals but also for coordination between SA1 and other WGs. We would also like to see a CR capturing the details in 21.801 and we can have an offline email discussion on it, and target to provide the concrete mechanism in next plenary. Whether we implement it to all the specifications in SA1 can also be discussed once the mechanism is clear.</w:t>
      </w:r>
    </w:p>
    <w:p w14:paraId="24497E49" w14:textId="77777777" w:rsidR="004A29C2" w:rsidRDefault="004A29C2" w:rsidP="004A29C2">
      <w:pPr>
        <w:rPr>
          <w:i/>
          <w:iCs/>
        </w:rPr>
      </w:pPr>
      <w:r>
        <w:rPr>
          <w:i/>
          <w:iCs/>
        </w:rPr>
        <w:t>ZTE prefers to stick to existing drafting rule and does not support the enumerating of requirement.</w:t>
      </w:r>
    </w:p>
    <w:p w14:paraId="3AF97C2A" w14:textId="77777777" w:rsidR="004A29C2" w:rsidRDefault="004A29C2" w:rsidP="004A29C2">
      <w:pPr>
        <w:rPr>
          <w:i/>
          <w:iCs/>
        </w:rPr>
      </w:pPr>
      <w:r>
        <w:rPr>
          <w:i/>
          <w:iCs/>
        </w:rPr>
        <w:t>Philips responds to ZTE and DT.</w:t>
      </w:r>
    </w:p>
    <w:p w14:paraId="4BE892A2" w14:textId="77777777" w:rsidR="004A29C2" w:rsidRDefault="004A29C2" w:rsidP="004A29C2">
      <w:pPr>
        <w:rPr>
          <w:i/>
          <w:iCs/>
        </w:rPr>
      </w:pPr>
      <w:proofErr w:type="spellStart"/>
      <w:r>
        <w:rPr>
          <w:i/>
          <w:iCs/>
        </w:rPr>
        <w:t>Jinguo</w:t>
      </w:r>
      <w:proofErr w:type="spellEnd"/>
      <w:r>
        <w:rPr>
          <w:i/>
          <w:iCs/>
        </w:rPr>
        <w:t xml:space="preserve"> response to Philips and is fine if the enumerating requirement is only applied to SA1.</w:t>
      </w:r>
    </w:p>
    <w:p w14:paraId="55BAC02E" w14:textId="4892CCD7" w:rsidR="004A29C2" w:rsidRDefault="004A29C2" w:rsidP="004A29C2">
      <w:pPr>
        <w:rPr>
          <w:i/>
          <w:iCs/>
        </w:rPr>
      </w:pPr>
      <w:r>
        <w:rPr>
          <w:i/>
          <w:iCs/>
        </w:rPr>
        <w:t>Johannes (</w:t>
      </w:r>
      <w:proofErr w:type="spellStart"/>
      <w:r>
        <w:rPr>
          <w:i/>
          <w:iCs/>
        </w:rPr>
        <w:t>Duetsche</w:t>
      </w:r>
      <w:proofErr w:type="spellEnd"/>
      <w:r>
        <w:rPr>
          <w:i/>
          <w:iCs/>
        </w:rPr>
        <w:t xml:space="preserve"> Telekom) asks for clarification on the proposal from SA1 chair: currently we have SA1 CRs submitted to this plenary even for Rel16 specs to implement the enumeration of requirements before we have concluded on a way forward. Do we postpone these CRs for a treatment in SA#90-e?</w:t>
      </w:r>
    </w:p>
    <w:p w14:paraId="19A7FCC5" w14:textId="77777777" w:rsidR="004A29C2" w:rsidRDefault="004A29C2" w:rsidP="004A29C2">
      <w:pPr>
        <w:keepNext/>
        <w:rPr>
          <w:rFonts w:cs="Arial"/>
          <w:b/>
        </w:rPr>
      </w:pPr>
      <w:r>
        <w:rPr>
          <w:rFonts w:cs="Arial"/>
          <w:b/>
        </w:rPr>
        <w:t>Discussion and conclusion:</w:t>
      </w:r>
    </w:p>
    <w:p w14:paraId="5C98CB43" w14:textId="7DA17CC1" w:rsidR="004A29C2" w:rsidRPr="00E919F3" w:rsidRDefault="004A29C2" w:rsidP="004A29C2">
      <w:pPr>
        <w:keepNext/>
      </w:pPr>
      <w:r>
        <w:t>Latest proposal was SP-200819_rev01. The TSG SA Chairman asked whether we can review and approve the related CR packs. Qualcomm commented that they could not agree to the CRs at this time and suggested further discussion. Deutsche Telekom commented that the CRs are only editorial categories (D) and suggested this is further discussed to have a method for handling such changes in the future. Vodafone agreed that this should be taken as a general procedural discussion on whether and how such changes should be allowed to frozen Releases. Siemens accepted that further discussion was required but these should not be rejected based on their category and only some of the C</w:t>
      </w:r>
      <w:r w:rsidR="00947E18">
        <w:t>R</w:t>
      </w:r>
      <w:r>
        <w:t>s can be discarded.</w:t>
      </w:r>
      <w:r w:rsidR="004822A2">
        <w:t xml:space="preserve"> </w:t>
      </w:r>
      <w:r w:rsidR="004822A2" w:rsidRPr="004822A2">
        <w:rPr>
          <w:b/>
          <w:bCs/>
          <w:color w:val="0000FF"/>
        </w:rPr>
        <w:t>TSG SA Chairman will start a moderated TSG SA e-mail discussion on the enumeration issue until the next TSG SA meeting</w:t>
      </w:r>
      <w:r w:rsidR="004822A2" w:rsidRPr="004822A2">
        <w:t>.</w:t>
      </w:r>
      <w:r w:rsidR="00E919F3">
        <w:t xml:space="preserve"> This was then </w:t>
      </w:r>
      <w:r w:rsidR="00E919F3">
        <w:rPr>
          <w:color w:val="0000FF"/>
        </w:rPr>
        <w:t>noted</w:t>
      </w:r>
      <w:r w:rsidR="00E919F3">
        <w:t>.</w:t>
      </w:r>
    </w:p>
    <w:p w14:paraId="0D3F0586" w14:textId="77777777" w:rsidR="00FA488B" w:rsidRDefault="00FA488B" w:rsidP="00FA488B">
      <w:pPr>
        <w:pStyle w:val="NormTop"/>
      </w:pPr>
      <w:bookmarkStart w:id="1" w:name="_Hlk51382714"/>
      <w:r>
        <w:rPr>
          <w:color w:val="0000FF"/>
        </w:rPr>
        <w:t>TD SP</w:t>
      </w:r>
      <w:r>
        <w:rPr>
          <w:color w:val="0000FF"/>
        </w:rPr>
        <w:noBreakHyphen/>
        <w:t>200791</w:t>
      </w:r>
      <w:r>
        <w:t xml:space="preserve"> (CR PACK) Stage 1 CRs on ID_UAS. (Source: SA WG1).</w:t>
      </w:r>
      <w:r>
        <w:br/>
      </w:r>
      <w:r>
        <w:rPr>
          <w:b/>
        </w:rPr>
        <w:t>Document for:</w:t>
      </w:r>
      <w:r>
        <w:t xml:space="preserve"> Approval.</w:t>
      </w:r>
      <w:r>
        <w:br/>
      </w:r>
      <w:r>
        <w:rPr>
          <w:b/>
        </w:rPr>
        <w:t>Abstract:</w:t>
      </w:r>
      <w:r>
        <w:t xml:space="preserve"> 22.125 CR0028R5.</w:t>
      </w:r>
    </w:p>
    <w:p w14:paraId="45C3AD89" w14:textId="77777777" w:rsidR="00FA488B" w:rsidRDefault="00FA488B" w:rsidP="00FA488B">
      <w:pPr>
        <w:keepNext/>
        <w:rPr>
          <w:rFonts w:cs="Arial"/>
          <w:b/>
        </w:rPr>
      </w:pPr>
      <w:r>
        <w:rPr>
          <w:rFonts w:cs="Arial"/>
          <w:b/>
        </w:rPr>
        <w:t>Discussion and conclusion:</w:t>
      </w:r>
    </w:p>
    <w:p w14:paraId="7EE54206" w14:textId="16CB52A6" w:rsidR="00FA488B" w:rsidRPr="00B7347E" w:rsidRDefault="00FA488B" w:rsidP="00FA488B">
      <w:pPr>
        <w:keepNext/>
      </w:pPr>
      <w:r>
        <w:t xml:space="preserve">SP-200791_Rev1 was provided. This was </w:t>
      </w:r>
      <w:r>
        <w:rPr>
          <w:color w:val="FF0000"/>
        </w:rPr>
        <w:t>approved</w:t>
      </w:r>
      <w:r>
        <w:t>.</w:t>
      </w:r>
      <w:r w:rsidR="004822A2">
        <w:t xml:space="preserve"> </w:t>
      </w:r>
      <w:r w:rsidR="004822A2" w:rsidRPr="004822A2">
        <w:t>(To be revised by MCC to provide a new TD number).</w:t>
      </w:r>
    </w:p>
    <w:p w14:paraId="35CC0680" w14:textId="77777777" w:rsidR="00686C14" w:rsidRPr="00686C14" w:rsidRDefault="00686C14" w:rsidP="00686C14">
      <w:pPr>
        <w:rPr>
          <w:b/>
          <w:bCs/>
          <w:color w:val="0000FF"/>
          <w:lang w:eastAsia="en-US"/>
        </w:rPr>
      </w:pPr>
      <w:r w:rsidRPr="00686C14">
        <w:rPr>
          <w:b/>
          <w:bCs/>
          <w:color w:val="0000FF"/>
          <w:lang w:eastAsia="en-US"/>
        </w:rPr>
        <w:t>LG Electronics added the following clarification for their comments in the CC:</w:t>
      </w:r>
    </w:p>
    <w:p w14:paraId="6F222FE5" w14:textId="77777777" w:rsidR="00686C14" w:rsidRDefault="00686C14" w:rsidP="00686C14">
      <w:pPr>
        <w:rPr>
          <w:color w:val="0000FF"/>
          <w:lang w:eastAsia="en-US"/>
        </w:rPr>
      </w:pPr>
      <w:r>
        <w:rPr>
          <w:color w:val="0000FF"/>
          <w:lang w:eastAsia="en-US"/>
        </w:rPr>
        <w:t>LG Electronics raises hands for minor admin stuff: (1) SP-200791 is an R17 CR but is using an R16 WI code (not a mirror from R16). This may be addressed/corrected.</w:t>
      </w:r>
    </w:p>
    <w:p w14:paraId="0D944467" w14:textId="77777777" w:rsidR="00686C14" w:rsidRDefault="00686C14" w:rsidP="00686C14">
      <w:pPr>
        <w:rPr>
          <w:color w:val="0000FF"/>
          <w:lang w:eastAsia="en-US"/>
        </w:rPr>
      </w:pPr>
      <w:r>
        <w:rPr>
          <w:color w:val="0000FF"/>
          <w:lang w:eastAsia="en-US"/>
        </w:rPr>
        <w:t>MCC responded that ID_UAS is Rel-16 WI code and will be replaced by EAV.</w:t>
      </w:r>
    </w:p>
    <w:p w14:paraId="3C22D78B" w14:textId="77777777" w:rsidR="00FA488B" w:rsidRDefault="00FA488B" w:rsidP="00FA488B">
      <w:pPr>
        <w:pStyle w:val="NormTop"/>
      </w:pPr>
      <w:r>
        <w:rPr>
          <w:color w:val="0000FF"/>
        </w:rPr>
        <w:t>TD SP</w:t>
      </w:r>
      <w:r>
        <w:rPr>
          <w:color w:val="0000FF"/>
        </w:rPr>
        <w:noBreakHyphen/>
        <w:t>200793</w:t>
      </w:r>
      <w:r>
        <w:t xml:space="preserve"> (CR PACK) Stage 1 CRs FS_FRMCS3. (Source: SA WG1).</w:t>
      </w:r>
      <w:r>
        <w:br/>
      </w:r>
      <w:r>
        <w:rPr>
          <w:b/>
        </w:rPr>
        <w:t>Document for:</w:t>
      </w:r>
      <w:r>
        <w:t xml:space="preserve"> Approval.</w:t>
      </w:r>
      <w:r>
        <w:br/>
      </w:r>
      <w:r>
        <w:rPr>
          <w:b/>
        </w:rPr>
        <w:t>Abstract:</w:t>
      </w:r>
      <w:r>
        <w:t xml:space="preserve"> 22.889 CR0169R2.</w:t>
      </w:r>
    </w:p>
    <w:p w14:paraId="1FB3B09C" w14:textId="77777777" w:rsidR="00FA488B" w:rsidRDefault="00FA488B" w:rsidP="00FA488B">
      <w:pPr>
        <w:keepNext/>
        <w:rPr>
          <w:rFonts w:cs="Arial"/>
          <w:b/>
        </w:rPr>
      </w:pPr>
      <w:r>
        <w:rPr>
          <w:rFonts w:cs="Arial"/>
          <w:b/>
        </w:rPr>
        <w:t>Discussion and conclusion:</w:t>
      </w:r>
    </w:p>
    <w:p w14:paraId="4B8B2497" w14:textId="4164E683" w:rsidR="00FA488B" w:rsidRPr="00B7347E" w:rsidRDefault="00FA488B" w:rsidP="00FA488B">
      <w:pPr>
        <w:keepNext/>
      </w:pPr>
      <w:r>
        <w:t xml:space="preserve">SP-200793_Rev1 was provided. This was </w:t>
      </w:r>
      <w:r>
        <w:rPr>
          <w:color w:val="FF0000"/>
        </w:rPr>
        <w:t>approved</w:t>
      </w:r>
      <w:r>
        <w:t>.</w:t>
      </w:r>
      <w:r w:rsidR="004822A2">
        <w:t xml:space="preserve"> </w:t>
      </w:r>
      <w:r w:rsidR="004822A2" w:rsidRPr="004822A2">
        <w:t>(To be revised by MCC to provide a new TD number).</w:t>
      </w:r>
    </w:p>
    <w:p w14:paraId="12F4216A" w14:textId="77777777" w:rsidR="00686C14" w:rsidRPr="00686C14" w:rsidRDefault="00686C14" w:rsidP="00686C14">
      <w:pPr>
        <w:rPr>
          <w:b/>
          <w:bCs/>
          <w:color w:val="0000FF"/>
          <w:lang w:eastAsia="en-US"/>
        </w:rPr>
      </w:pPr>
      <w:r w:rsidRPr="00686C14">
        <w:rPr>
          <w:b/>
          <w:bCs/>
          <w:color w:val="0000FF"/>
          <w:lang w:eastAsia="en-US"/>
        </w:rPr>
        <w:t>LG Electronics added the following clarification for their comments in the CC:</w:t>
      </w:r>
    </w:p>
    <w:p w14:paraId="6431B973" w14:textId="77777777" w:rsidR="00686C14" w:rsidRDefault="00686C14" w:rsidP="00686C14">
      <w:pPr>
        <w:rPr>
          <w:color w:val="0000FF"/>
          <w:lang w:eastAsia="en-US"/>
        </w:rPr>
      </w:pPr>
      <w:r>
        <w:rPr>
          <w:color w:val="0000FF"/>
          <w:lang w:eastAsia="en-US"/>
        </w:rPr>
        <w:t>LG Electronics raises hands for minor admin stuff: (2) SP-200793 is using an R16 WI code (FS_FRMCS2 is not for R17). This may be addressed/corrected.</w:t>
      </w:r>
    </w:p>
    <w:p w14:paraId="596CA068" w14:textId="77777777" w:rsidR="00686C14" w:rsidRDefault="00686C14" w:rsidP="00686C14">
      <w:pPr>
        <w:rPr>
          <w:color w:val="0000FF"/>
          <w:lang w:eastAsia="en-US"/>
        </w:rPr>
      </w:pPr>
      <w:r>
        <w:rPr>
          <w:color w:val="0000FF"/>
          <w:lang w:eastAsia="en-US"/>
        </w:rPr>
        <w:t>MCC responded that FS-FRMCS3 will be used in the next revision.</w:t>
      </w:r>
    </w:p>
    <w:bookmarkEnd w:id="1"/>
    <w:p w14:paraId="32C6BA10" w14:textId="77777777" w:rsidR="00947E18" w:rsidRDefault="00947E18" w:rsidP="00947E18">
      <w:pPr>
        <w:keepNext/>
        <w:keepLines/>
        <w:pBdr>
          <w:top w:val="single" w:sz="4" w:space="1" w:color="auto"/>
        </w:pBdr>
      </w:pPr>
      <w:r>
        <w:rPr>
          <w:color w:val="0000FF"/>
        </w:rPr>
        <w:t>TD SP</w:t>
      </w:r>
      <w:r>
        <w:rPr>
          <w:color w:val="0000FF"/>
        </w:rPr>
        <w:noBreakHyphen/>
        <w:t>200784</w:t>
      </w:r>
      <w:r>
        <w:t xml:space="preserve"> (CR PACK) Stage 1 CRs on </w:t>
      </w:r>
      <w:proofErr w:type="spellStart"/>
      <w:r>
        <w:t>cyberCAV</w:t>
      </w:r>
      <w:proofErr w:type="spellEnd"/>
      <w:r>
        <w:t>. (Source: SA WG1).</w:t>
      </w:r>
      <w:r>
        <w:br/>
      </w:r>
      <w:r>
        <w:rPr>
          <w:b/>
        </w:rPr>
        <w:t>Document for:</w:t>
      </w:r>
      <w:r>
        <w:t xml:space="preserve"> Approval.</w:t>
      </w:r>
      <w:r>
        <w:br/>
      </w:r>
      <w:r>
        <w:rPr>
          <w:b/>
        </w:rPr>
        <w:t>Abstract:</w:t>
      </w:r>
      <w:r>
        <w:t xml:space="preserve"> 22.261 CR0455R1; 22.261 CR0456R1; 22.261 CR0464R1; 22.104 CR0054R1.</w:t>
      </w:r>
    </w:p>
    <w:p w14:paraId="0CDCB482" w14:textId="77777777" w:rsidR="00947E18" w:rsidRDefault="00947E18" w:rsidP="00947E18">
      <w:pPr>
        <w:keepNext/>
        <w:rPr>
          <w:rFonts w:cs="Arial"/>
          <w:b/>
        </w:rPr>
      </w:pPr>
      <w:r>
        <w:rPr>
          <w:rFonts w:cs="Arial"/>
          <w:b/>
        </w:rPr>
        <w:t>Discussion and conclusion:</w:t>
      </w:r>
    </w:p>
    <w:p w14:paraId="641BBD3D" w14:textId="47918FEE" w:rsidR="004A29C2" w:rsidRPr="00E919F3" w:rsidRDefault="00FA488B" w:rsidP="00B7347E">
      <w:r>
        <w:rPr>
          <w:lang w:eastAsia="en-US"/>
        </w:rPr>
        <w:t xml:space="preserve">This was removed from block approval due to issues raised. </w:t>
      </w:r>
      <w:r w:rsidR="004A29C2">
        <w:rPr>
          <w:lang w:eastAsia="en-US"/>
        </w:rPr>
        <w:t>22.104 CR0054r1 and 22.261 CR0464 removed from the pack for further discussion</w:t>
      </w:r>
      <w:r>
        <w:rPr>
          <w:lang w:eastAsia="en-US"/>
        </w:rPr>
        <w:t>.</w:t>
      </w:r>
      <w:r w:rsidR="00E919F3">
        <w:rPr>
          <w:lang w:eastAsia="en-US"/>
        </w:rPr>
        <w:t xml:space="preserve"> The other CRs in this CR Pack were </w:t>
      </w:r>
      <w:r w:rsidR="00E919F3" w:rsidRPr="00E919F3">
        <w:rPr>
          <w:color w:val="FF0000"/>
          <w:lang w:eastAsia="en-US"/>
        </w:rPr>
        <w:t>approved</w:t>
      </w:r>
      <w:r w:rsidR="00E919F3">
        <w:t>. (This CR Pack was</w:t>
      </w:r>
      <w:r w:rsidR="00E919F3" w:rsidRPr="00E919F3">
        <w:rPr>
          <w:color w:val="FF0000"/>
        </w:rPr>
        <w:t xml:space="preserve"> partially approved</w:t>
      </w:r>
      <w:r w:rsidR="00E919F3">
        <w:t>).</w:t>
      </w:r>
    </w:p>
    <w:p w14:paraId="08A590CF" w14:textId="7D45D083" w:rsidR="00947E18" w:rsidRDefault="00947E18" w:rsidP="00FA488B">
      <w:pPr>
        <w:pBdr>
          <w:top w:val="single" w:sz="4" w:space="1" w:color="auto"/>
        </w:pBdr>
        <w:rPr>
          <w:lang w:eastAsia="en-US"/>
        </w:rPr>
      </w:pPr>
      <w:r w:rsidRPr="00947E18">
        <w:rPr>
          <w:color w:val="0000FF"/>
          <w:lang w:val="en-US" w:eastAsia="en-US"/>
        </w:rPr>
        <w:t>TD SP</w:t>
      </w:r>
      <w:r w:rsidRPr="00947E18">
        <w:rPr>
          <w:color w:val="0000FF"/>
          <w:lang w:val="en-US" w:eastAsia="en-US"/>
        </w:rPr>
        <w:noBreakHyphen/>
      </w:r>
      <w:r>
        <w:rPr>
          <w:color w:val="0000FF"/>
          <w:lang w:val="en-US" w:eastAsia="en-US"/>
        </w:rPr>
        <w:t>200862</w:t>
      </w:r>
      <w:r w:rsidRPr="00637C48">
        <w:rPr>
          <w:lang w:eastAsia="en-US"/>
        </w:rPr>
        <w:t xml:space="preserve"> </w:t>
      </w:r>
      <w:r>
        <w:rPr>
          <w:lang w:eastAsia="en-US"/>
        </w:rPr>
        <w:t>[DRAFT] LS on R17 schedule (TSG SA).</w:t>
      </w:r>
      <w:r>
        <w:rPr>
          <w:lang w:eastAsia="en-US"/>
        </w:rPr>
        <w:br/>
        <w:t>Document For: Approval.</w:t>
      </w:r>
      <w:r>
        <w:rPr>
          <w:lang w:eastAsia="en-US"/>
        </w:rPr>
        <w:br/>
        <w:t>Abstract: To: SA WG1, SA WG2, SA WG3, SA WG4, SA WG5, SA WG6. CC: TSG RAN, TSG CT</w:t>
      </w:r>
    </w:p>
    <w:p w14:paraId="3A447DE2" w14:textId="77777777" w:rsidR="00947E18" w:rsidRDefault="00947E18" w:rsidP="00947E18">
      <w:pPr>
        <w:keepNext/>
        <w:rPr>
          <w:rFonts w:cs="Arial"/>
          <w:b/>
        </w:rPr>
      </w:pPr>
      <w:r>
        <w:rPr>
          <w:rFonts w:cs="Arial"/>
          <w:b/>
        </w:rPr>
        <w:lastRenderedPageBreak/>
        <w:t>Discussion and conclusion:</w:t>
      </w:r>
    </w:p>
    <w:p w14:paraId="58B9DA7A" w14:textId="5D417CED" w:rsidR="004A29C2" w:rsidRPr="00947E18" w:rsidRDefault="00947E18" w:rsidP="00B7347E">
      <w:pPr>
        <w:rPr>
          <w:lang w:eastAsia="en-US"/>
        </w:rPr>
      </w:pPr>
      <w:r>
        <w:rPr>
          <w:lang w:eastAsia="en-US"/>
        </w:rPr>
        <w:t>A draft_r0 was provided and was reviewed on-line. TSG CT should be included in the "To" field and Work items should be WIDs. Some further clarifications were needed and the corrected version was provided in the revisions folder as SP-200862_rev1</w:t>
      </w:r>
      <w:r>
        <w:t>.</w:t>
      </w:r>
    </w:p>
    <w:p w14:paraId="6FB3A35B" w14:textId="77777777" w:rsidR="00947E18" w:rsidRDefault="00947E18" w:rsidP="00947E18">
      <w:pPr>
        <w:pBdr>
          <w:top w:val="single" w:sz="4" w:space="1" w:color="auto"/>
        </w:pBdr>
      </w:pPr>
      <w:r>
        <w:rPr>
          <w:color w:val="0000FF"/>
        </w:rPr>
        <w:t>TD SP</w:t>
      </w:r>
      <w:r>
        <w:rPr>
          <w:color w:val="0000FF"/>
        </w:rPr>
        <w:noBreakHyphen/>
        <w:t>200850</w:t>
      </w:r>
      <w:r>
        <w:t xml:space="preserve"> (DISCUSSION) A Feature is like a worm: don't cut it. (Source: 3GPP Work Plan Coordinator).</w:t>
      </w:r>
      <w:r>
        <w:br/>
      </w:r>
      <w:r>
        <w:rPr>
          <w:b/>
        </w:rPr>
        <w:t>Document for:</w:t>
      </w:r>
      <w:r>
        <w:t xml:space="preserve"> Agreement.</w:t>
      </w:r>
    </w:p>
    <w:p w14:paraId="18A714B2" w14:textId="77777777" w:rsidR="00947E18" w:rsidRDefault="00947E18" w:rsidP="00947E18">
      <w:pPr>
        <w:keepNext/>
        <w:keepLines/>
        <w:rPr>
          <w:b/>
        </w:rPr>
      </w:pPr>
      <w:r>
        <w:rPr>
          <w:b/>
        </w:rPr>
        <w:t>e-mail comments:</w:t>
      </w:r>
    </w:p>
    <w:p w14:paraId="7DE1E907" w14:textId="77777777" w:rsidR="00947E18" w:rsidRDefault="00947E18" w:rsidP="00947E18">
      <w:pPr>
        <w:rPr>
          <w:i/>
          <w:iCs/>
        </w:rPr>
      </w:pPr>
      <w:r>
        <w:rPr>
          <w:i/>
          <w:iCs/>
        </w:rPr>
        <w:t>SA Chair disagrees with the paper, as it holds implications which might work negatively in progressing the work of 3GPP. The proposal from the SA Chair is to investigate features, which are only partially complete, on a case-by-case basis. This can be done as only very few such features appear in the end of the release.</w:t>
      </w:r>
    </w:p>
    <w:p w14:paraId="2E74F9CC" w14:textId="77777777" w:rsidR="00947E18" w:rsidRDefault="00947E18" w:rsidP="00947E18">
      <w:pPr>
        <w:rPr>
          <w:i/>
          <w:iCs/>
        </w:rPr>
      </w:pPr>
      <w:r>
        <w:rPr>
          <w:i/>
          <w:iCs/>
        </w:rPr>
        <w:t xml:space="preserve">Johannes (Deutsche Telekom) raises the point that SA1 is performing in each release a clean-up of requirements, which did not conclude in stage2 and stage3, e.g. just refer to documents SP-200785 (REAR), SP-200788 (UIA) and SP-200787 (5GSAT). DT concurs with the assessment of the conclusion in SP-200850 to have a full operational system per Release. So the general aim of 3GPP should be to have self-contained releases with functionable features. Exception sheets are </w:t>
      </w:r>
      <w:proofErr w:type="spellStart"/>
      <w:r>
        <w:rPr>
          <w:i/>
          <w:iCs/>
        </w:rPr>
        <w:t>sommonly</w:t>
      </w:r>
      <w:proofErr w:type="spellEnd"/>
      <w:r>
        <w:rPr>
          <w:i/>
          <w:iCs/>
        </w:rPr>
        <w:t xml:space="preserve"> used to conclude past the freeze date.</w:t>
      </w:r>
    </w:p>
    <w:p w14:paraId="42072825" w14:textId="77777777" w:rsidR="00947E18" w:rsidRDefault="00947E18" w:rsidP="00947E18">
      <w:pPr>
        <w:rPr>
          <w:i/>
          <w:iCs/>
        </w:rPr>
      </w:pPr>
      <w:r>
        <w:rPr>
          <w:i/>
          <w:iCs/>
        </w:rPr>
        <w:t>MCC clarifies that SP-200850 is not meant to open a debate but to remind delegates of a 3GPP basic principle: see 3GPP Working Procedures TR 21.900 clauses 4.0B and 4. The principle of not cutting a Feature onto different Releases has been emphasized on several occasions, e.g. in SP-120387 (co-signed by the former SA1 and SA chairs), and it is the usual way of working in SA1, where the (elements of the) Stage 1 of the Features not completed in time for a given Release are removed from the documentation of this Release (see SP-200785, SP-200788 or SP-200789 just for TSG#89e), while retained in the documentation of the next Release.</w:t>
      </w:r>
    </w:p>
    <w:p w14:paraId="415FAFD2" w14:textId="77777777" w:rsidR="00947E18" w:rsidRDefault="00947E18" w:rsidP="00947E18">
      <w:pPr>
        <w:rPr>
          <w:i/>
          <w:iCs/>
        </w:rPr>
      </w:pPr>
      <w:r>
        <w:rPr>
          <w:i/>
          <w:iCs/>
        </w:rPr>
        <w:t>Whatever the approach, it has to be consistent across all 3GPP WGs and TSGs. If this approach is not valid anymore, the Work Procedures should be amended.</w:t>
      </w:r>
    </w:p>
    <w:p w14:paraId="3994A6DA" w14:textId="77777777" w:rsidR="00947E18" w:rsidRDefault="00947E18" w:rsidP="00947E18">
      <w:pPr>
        <w:rPr>
          <w:i/>
          <w:iCs/>
        </w:rPr>
      </w:pPr>
      <w:r>
        <w:rPr>
          <w:i/>
          <w:iCs/>
        </w:rPr>
        <w:t>Telefonica strongly disagrees with this paper. It goes against the independency of the work already developed in previous stages and it gives higher decision powers to the working groups (and therefore the companies) working on later stages</w:t>
      </w:r>
    </w:p>
    <w:p w14:paraId="0C519E28" w14:textId="77777777" w:rsidR="00947E18" w:rsidRDefault="00947E18" w:rsidP="00947E18">
      <w:pPr>
        <w:rPr>
          <w:i/>
          <w:iCs/>
        </w:rPr>
      </w:pPr>
      <w:r>
        <w:rPr>
          <w:i/>
          <w:iCs/>
        </w:rPr>
        <w:t>The SA5 chair supports the objection (on the contribution's original contents) and comments from the SA chair and SA3-LI chair.</w:t>
      </w:r>
    </w:p>
    <w:p w14:paraId="12D2ED06" w14:textId="77777777" w:rsidR="00947E18" w:rsidRDefault="00947E18" w:rsidP="00947E18">
      <w:pPr>
        <w:rPr>
          <w:i/>
          <w:iCs/>
        </w:rPr>
      </w:pPr>
      <w:r>
        <w:rPr>
          <w:i/>
          <w:iCs/>
        </w:rPr>
        <w:t>Orange stated the Workplan and the Release roadmap is based on the principle that stage 1, stage 2 and stage 3 for a given feature are completed at the release date freeze. We can agree decide to allow exception to complete the work but it also assumed that features will be shift to the next release if not possible to complete in a given time. As long as 3GPP will rely on the notion of 'Release', the principles given in SP-200850 should be used as guidance, even if it is always possible to agree on a specific handling for a given feature.</w:t>
      </w:r>
    </w:p>
    <w:p w14:paraId="56B66C27" w14:textId="77777777" w:rsidR="00947E18" w:rsidRDefault="00947E18" w:rsidP="00947E18">
      <w:pPr>
        <w:rPr>
          <w:i/>
          <w:iCs/>
        </w:rPr>
      </w:pPr>
      <w:r>
        <w:rPr>
          <w:i/>
          <w:iCs/>
        </w:rPr>
        <w:t>The SA2 chair supports the objections and disagrees with the conclusions of the paper.</w:t>
      </w:r>
    </w:p>
    <w:p w14:paraId="13F54832" w14:textId="77777777" w:rsidR="00947E18" w:rsidRDefault="00947E18" w:rsidP="00947E18">
      <w:pPr>
        <w:rPr>
          <w:i/>
          <w:iCs/>
        </w:rPr>
      </w:pPr>
      <w:r>
        <w:rPr>
          <w:i/>
          <w:iCs/>
        </w:rPr>
        <w:t>SA6 Chair (Suresh) agrees with points made by Georg (SA Chair) and Lionel (CT Chair), but prefers to defer any guidance to SA#90-e and continue this discussion offline with interested parties.</w:t>
      </w:r>
    </w:p>
    <w:p w14:paraId="6D9AF66D" w14:textId="77777777" w:rsidR="00947E18" w:rsidRDefault="00947E18" w:rsidP="00947E18">
      <w:pPr>
        <w:rPr>
          <w:i/>
          <w:iCs/>
        </w:rPr>
      </w:pPr>
      <w:r>
        <w:rPr>
          <w:i/>
          <w:iCs/>
        </w:rPr>
        <w:t>Telefonica still disagrees with v1 since it does not solve the issues pointed out by our previous comment</w:t>
      </w:r>
    </w:p>
    <w:p w14:paraId="794C429D" w14:textId="77777777" w:rsidR="00947E18" w:rsidRDefault="00947E18" w:rsidP="00947E18">
      <w:pPr>
        <w:rPr>
          <w:i/>
          <w:iCs/>
        </w:rPr>
      </w:pPr>
      <w:r>
        <w:rPr>
          <w:i/>
          <w:iCs/>
        </w:rPr>
        <w:t>Upon providing SP-200850rev2, the MCC Work Plan manager (Alain) clarified that this document is not meant to modify anything in the 3GPP Working Procedures. On the contrary: it is meant to remind to all delegates the current, long-standing, 3GPP principles and check how they can be followed even better than now.</w:t>
      </w:r>
    </w:p>
    <w:p w14:paraId="5CD1A663" w14:textId="29FEFE7E" w:rsidR="00947E18" w:rsidRDefault="00947E18" w:rsidP="00947E18">
      <w:pPr>
        <w:rPr>
          <w:i/>
          <w:iCs/>
        </w:rPr>
      </w:pPr>
      <w:r>
        <w:rPr>
          <w:i/>
          <w:iCs/>
        </w:rPr>
        <w:t>This document can be further improved, as e.g. to include the CT Chair's comments.</w:t>
      </w:r>
    </w:p>
    <w:p w14:paraId="598EC08F" w14:textId="77777777" w:rsidR="00947E18" w:rsidRDefault="00947E18" w:rsidP="00947E18">
      <w:pPr>
        <w:keepNext/>
        <w:rPr>
          <w:rFonts w:cs="Arial"/>
          <w:b/>
        </w:rPr>
      </w:pPr>
      <w:r>
        <w:rPr>
          <w:rFonts w:cs="Arial"/>
          <w:b/>
        </w:rPr>
        <w:t>Discussion and conclusion:</w:t>
      </w:r>
    </w:p>
    <w:p w14:paraId="547E1A5F" w14:textId="37F6ECFD" w:rsidR="00947E18" w:rsidRDefault="00947E18" w:rsidP="00947E18">
      <w:pPr>
        <w:keepNext/>
      </w:pPr>
      <w:r>
        <w:t xml:space="preserve">The latest revision SP-200850_Rev2 was presented. The SA WG6 Chairman commented that these proposals should be taken into account as far as possible with respect to determining when a feature is fully complete and there are no missing components which may be discovered later. This should be handled using the current rules of decision by company input contributions and consensus. Telefonica commented that this would need further consideration and that there are places where the wording can be significantly clarified. The TSG CT Chairman commented that this has </w:t>
      </w:r>
      <w:r>
        <w:lastRenderedPageBreak/>
        <w:t xml:space="preserve">resulted in a better understanding of the 3GPP procedures and could benefit from further clarification. This was then </w:t>
      </w:r>
      <w:r w:rsidRPr="00947E18">
        <w:rPr>
          <w:color w:val="FF0000"/>
        </w:rPr>
        <w:t>postponed</w:t>
      </w:r>
      <w:r>
        <w:t>.</w:t>
      </w:r>
    </w:p>
    <w:p w14:paraId="1B8F0433" w14:textId="77777777" w:rsidR="00947E18" w:rsidRDefault="00947E18" w:rsidP="00947E18">
      <w:pPr>
        <w:pStyle w:val="NormTop"/>
      </w:pPr>
      <w:r>
        <w:rPr>
          <w:color w:val="0000FF"/>
        </w:rPr>
        <w:t>TD SP</w:t>
      </w:r>
      <w:r>
        <w:rPr>
          <w:color w:val="0000FF"/>
        </w:rPr>
        <w:noBreakHyphen/>
        <w:t>200649</w:t>
      </w:r>
      <w:r>
        <w:t xml:space="preserve"> LS from CT WG4: LS on AUSF/UDM discovery based on SUCI information. (CT WG4)</w:t>
      </w:r>
      <w:r>
        <w:br/>
      </w:r>
      <w:r>
        <w:rPr>
          <w:b/>
        </w:rPr>
        <w:t>Document for:</w:t>
      </w:r>
      <w:r>
        <w:t xml:space="preserve"> Information.</w:t>
      </w:r>
      <w:r>
        <w:br/>
      </w:r>
      <w:r>
        <w:rPr>
          <w:b/>
        </w:rPr>
        <w:t>Abstract:</w:t>
      </w:r>
      <w:r>
        <w:t xml:space="preserve"> CT WG4 has </w:t>
      </w:r>
      <w:proofErr w:type="spellStart"/>
      <w:r>
        <w:t>analyzed</w:t>
      </w:r>
      <w:proofErr w:type="spellEnd"/>
      <w:r>
        <w:t xml:space="preserve"> the issue of insufficient length of Routing Indicator within SUCI, see attached discussion paper in C4-204078 for details. The current 4 digits of the Routing Indicator enables only 10 K ranges of subscriptions, which may not provide enough granularity and flexibility for moving subscriptions across UDRs not controlled by the same AUSF/UDM, for operators with a large number of subscriptions (e.g. 100 K users per range for a PLMN with 1 billion subscriptions). CT WG4 agreed that the above limitation should be addressed. CT WG4 has also discussed the solution proposed in C4-204339 (attached) for solving this problem, enabling to use the Home Public Key ID as an additional parameter (that allows to encode e.g. a 5th digit, in addition to the key ID on 4 bits) for the discovery of the AUSF/UDM. CT WG4 would be fine in principle to specify this solution in Rel</w:t>
      </w:r>
      <w:r>
        <w:noBreakHyphen/>
        <w:t>17, provided corresponding stage-2 requirements are agreed first.</w:t>
      </w:r>
    </w:p>
    <w:p w14:paraId="4DED2F37" w14:textId="77777777" w:rsidR="00947E18" w:rsidRDefault="00947E18" w:rsidP="00947E18">
      <w:pPr>
        <w:keepNext/>
        <w:keepLines/>
        <w:rPr>
          <w:b/>
        </w:rPr>
      </w:pPr>
      <w:r>
        <w:rPr>
          <w:b/>
        </w:rPr>
        <w:t>e-mail comments:</w:t>
      </w:r>
    </w:p>
    <w:p w14:paraId="1F394186" w14:textId="20598AA1" w:rsidR="00947E18" w:rsidRDefault="00947E18" w:rsidP="00947E18">
      <w:pPr>
        <w:rPr>
          <w:i/>
          <w:iCs/>
        </w:rPr>
      </w:pPr>
      <w:r>
        <w:rPr>
          <w:i/>
          <w:iCs/>
        </w:rPr>
        <w:t>Tao (China Mobile) ask for SA discussion on proper way forward in stage 2 so that stage 3 can start.</w:t>
      </w:r>
    </w:p>
    <w:p w14:paraId="58A0D96A" w14:textId="77777777" w:rsidR="00947E18" w:rsidRDefault="00947E18" w:rsidP="00947E18">
      <w:pPr>
        <w:keepNext/>
        <w:rPr>
          <w:rFonts w:cs="Arial"/>
          <w:b/>
        </w:rPr>
      </w:pPr>
      <w:r>
        <w:rPr>
          <w:rFonts w:cs="Arial"/>
          <w:b/>
        </w:rPr>
        <w:t>Discussion and conclusion:</w:t>
      </w:r>
    </w:p>
    <w:p w14:paraId="2DC19CE3" w14:textId="4C6EA051" w:rsidR="00947E18" w:rsidRDefault="00947E18" w:rsidP="00947E18">
      <w:pPr>
        <w:keepNext/>
      </w:pPr>
      <w:r>
        <w:t>This was presented by China Mobile. The TSG CT Chairman asked SA WG2 to make time to progress the Stage 2 enhancement in the next Quarter, to allow CT WG4 to progress with this. The SA WG2 Chairman replied that this will be on the agenda for the e-meeting and will require company contribution of CRs for this, with Category F CRs, as no exception is expected to be produced for Rel-17 work.</w:t>
      </w:r>
      <w:r w:rsidR="004822A2">
        <w:t xml:space="preserve"> This remained </w:t>
      </w:r>
      <w:r w:rsidR="004822A2">
        <w:rPr>
          <w:color w:val="0000FF"/>
        </w:rPr>
        <w:t>noted</w:t>
      </w:r>
      <w:r w:rsidR="004822A2">
        <w:t>.</w:t>
      </w:r>
    </w:p>
    <w:p w14:paraId="25782F52" w14:textId="77777777" w:rsidR="00947E18" w:rsidRDefault="00947E18" w:rsidP="004844AC">
      <w:pPr>
        <w:pStyle w:val="Heading1"/>
      </w:pPr>
      <w:r>
        <w:t>Approval Block 4, Block 5, Noting Block 6</w:t>
      </w:r>
    </w:p>
    <w:p w14:paraId="1C021548" w14:textId="30497D32" w:rsidR="00947E18" w:rsidRDefault="00FA488B" w:rsidP="00947E18">
      <w:r>
        <w:t>The documents indicated for Blocks 4, 5 and 6 were approved</w:t>
      </w:r>
      <w:r w:rsidR="00E919F3">
        <w:t>, endorsed or</w:t>
      </w:r>
      <w:r>
        <w:t xml:space="preserve"> noted</w:t>
      </w:r>
      <w:r w:rsidR="00E919F3">
        <w:t>,</w:t>
      </w:r>
      <w:r>
        <w:t xml:space="preserve"> as appropriate.</w:t>
      </w:r>
    </w:p>
    <w:tbl>
      <w:tblPr>
        <w:tblStyle w:val="TableGrid"/>
        <w:tblW w:w="0" w:type="auto"/>
        <w:tblLook w:val="04A0" w:firstRow="1" w:lastRow="0" w:firstColumn="1" w:lastColumn="0" w:noHBand="0" w:noVBand="1"/>
      </w:tblPr>
      <w:tblGrid>
        <w:gridCol w:w="884"/>
        <w:gridCol w:w="1239"/>
        <w:gridCol w:w="1406"/>
        <w:gridCol w:w="2551"/>
        <w:gridCol w:w="2407"/>
        <w:gridCol w:w="2275"/>
      </w:tblGrid>
      <w:tr w:rsidR="00E919F3" w:rsidRPr="00E919F3" w14:paraId="30679FAF" w14:textId="77777777" w:rsidTr="00E919F3">
        <w:tc>
          <w:tcPr>
            <w:tcW w:w="884" w:type="dxa"/>
          </w:tcPr>
          <w:p w14:paraId="34BBDD90" w14:textId="77777777" w:rsidR="00E919F3" w:rsidRPr="00E919F3" w:rsidRDefault="00E919F3" w:rsidP="00C15EA5">
            <w:pPr>
              <w:tabs>
                <w:tab w:val="clear" w:pos="567"/>
                <w:tab w:val="clear" w:pos="851"/>
                <w:tab w:val="clear" w:pos="1134"/>
                <w:tab w:val="clear" w:pos="1418"/>
                <w:tab w:val="clear" w:pos="1701"/>
              </w:tabs>
            </w:pPr>
            <w:r w:rsidRPr="00E919F3">
              <w:t>SP-200659</w:t>
            </w:r>
          </w:p>
        </w:tc>
        <w:tc>
          <w:tcPr>
            <w:tcW w:w="1239" w:type="dxa"/>
          </w:tcPr>
          <w:p w14:paraId="262FAEB0" w14:textId="77777777" w:rsidR="00E919F3" w:rsidRPr="00E919F3" w:rsidRDefault="00E919F3" w:rsidP="00C15EA5">
            <w:pPr>
              <w:tabs>
                <w:tab w:val="clear" w:pos="567"/>
                <w:tab w:val="clear" w:pos="851"/>
                <w:tab w:val="clear" w:pos="1134"/>
                <w:tab w:val="clear" w:pos="1418"/>
                <w:tab w:val="clear" w:pos="1701"/>
              </w:tabs>
            </w:pPr>
            <w:r w:rsidRPr="00E919F3">
              <w:t>CR PACK</w:t>
            </w:r>
          </w:p>
        </w:tc>
        <w:tc>
          <w:tcPr>
            <w:tcW w:w="1406" w:type="dxa"/>
          </w:tcPr>
          <w:p w14:paraId="0E4D5375" w14:textId="77777777" w:rsidR="00E919F3" w:rsidRPr="00E919F3" w:rsidRDefault="00E919F3" w:rsidP="00C15EA5">
            <w:pPr>
              <w:tabs>
                <w:tab w:val="clear" w:pos="567"/>
                <w:tab w:val="clear" w:pos="851"/>
                <w:tab w:val="clear" w:pos="1134"/>
                <w:tab w:val="clear" w:pos="1418"/>
                <w:tab w:val="clear" w:pos="1701"/>
              </w:tabs>
            </w:pPr>
            <w:r w:rsidRPr="00E919F3">
              <w:t>Approval</w:t>
            </w:r>
          </w:p>
        </w:tc>
        <w:tc>
          <w:tcPr>
            <w:tcW w:w="2551" w:type="dxa"/>
          </w:tcPr>
          <w:p w14:paraId="478767DA" w14:textId="77777777" w:rsidR="00E919F3" w:rsidRPr="00E919F3" w:rsidRDefault="00E919F3" w:rsidP="00C15EA5">
            <w:pPr>
              <w:tabs>
                <w:tab w:val="clear" w:pos="567"/>
                <w:tab w:val="clear" w:pos="851"/>
                <w:tab w:val="clear" w:pos="1134"/>
                <w:tab w:val="clear" w:pos="1418"/>
                <w:tab w:val="clear" w:pos="1701"/>
              </w:tabs>
            </w:pPr>
            <w:r w:rsidRPr="00E919F3">
              <w:t>CRs to TS 26.116</w:t>
            </w:r>
          </w:p>
        </w:tc>
        <w:tc>
          <w:tcPr>
            <w:tcW w:w="2407" w:type="dxa"/>
          </w:tcPr>
          <w:p w14:paraId="30A7E073" w14:textId="35B0FA8D" w:rsidR="00E919F3" w:rsidRPr="00E919F3" w:rsidRDefault="00E919F3" w:rsidP="00C15EA5">
            <w:pPr>
              <w:tabs>
                <w:tab w:val="clear" w:pos="567"/>
                <w:tab w:val="clear" w:pos="851"/>
                <w:tab w:val="clear" w:pos="1134"/>
                <w:tab w:val="clear" w:pos="1418"/>
                <w:tab w:val="clear" w:pos="1701"/>
              </w:tabs>
            </w:pPr>
            <w:r>
              <w:t>SA WG4</w:t>
            </w:r>
          </w:p>
        </w:tc>
        <w:tc>
          <w:tcPr>
            <w:tcW w:w="2275" w:type="dxa"/>
          </w:tcPr>
          <w:p w14:paraId="335A75D8" w14:textId="77777777" w:rsidR="00E919F3" w:rsidRPr="00E919F3" w:rsidRDefault="00E919F3" w:rsidP="00C15EA5">
            <w:pPr>
              <w:tabs>
                <w:tab w:val="clear" w:pos="567"/>
                <w:tab w:val="clear" w:pos="851"/>
                <w:tab w:val="clear" w:pos="1134"/>
                <w:tab w:val="clear" w:pos="1418"/>
                <w:tab w:val="clear" w:pos="1701"/>
              </w:tabs>
            </w:pPr>
            <w:r w:rsidRPr="00E919F3">
              <w:t>Approved</w:t>
            </w:r>
          </w:p>
        </w:tc>
      </w:tr>
      <w:tr w:rsidR="00E919F3" w:rsidRPr="00E919F3" w14:paraId="5C30BE2F" w14:textId="77777777" w:rsidTr="00E919F3">
        <w:tc>
          <w:tcPr>
            <w:tcW w:w="884" w:type="dxa"/>
          </w:tcPr>
          <w:p w14:paraId="1265C99B" w14:textId="77777777" w:rsidR="00E919F3" w:rsidRPr="00E919F3" w:rsidRDefault="00E919F3" w:rsidP="00E919F3">
            <w:pPr>
              <w:tabs>
                <w:tab w:val="clear" w:pos="567"/>
                <w:tab w:val="clear" w:pos="851"/>
                <w:tab w:val="clear" w:pos="1134"/>
                <w:tab w:val="clear" w:pos="1418"/>
                <w:tab w:val="clear" w:pos="1701"/>
              </w:tabs>
            </w:pPr>
            <w:r w:rsidRPr="00E919F3">
              <w:t>SP-200660</w:t>
            </w:r>
          </w:p>
        </w:tc>
        <w:tc>
          <w:tcPr>
            <w:tcW w:w="1239" w:type="dxa"/>
          </w:tcPr>
          <w:p w14:paraId="65F3E84B"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9236CC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F11A8FF" w14:textId="77777777" w:rsidR="00E919F3" w:rsidRPr="00E919F3" w:rsidRDefault="00E919F3" w:rsidP="00E919F3">
            <w:pPr>
              <w:tabs>
                <w:tab w:val="clear" w:pos="567"/>
                <w:tab w:val="clear" w:pos="851"/>
                <w:tab w:val="clear" w:pos="1134"/>
                <w:tab w:val="clear" w:pos="1418"/>
                <w:tab w:val="clear" w:pos="1701"/>
              </w:tabs>
            </w:pPr>
            <w:r w:rsidRPr="00E919F3">
              <w:t>CRs to TS 26.223</w:t>
            </w:r>
          </w:p>
        </w:tc>
        <w:tc>
          <w:tcPr>
            <w:tcW w:w="2407" w:type="dxa"/>
          </w:tcPr>
          <w:p w14:paraId="238D2524" w14:textId="21DBAB97" w:rsidR="00E919F3" w:rsidRPr="00E919F3" w:rsidRDefault="00E919F3" w:rsidP="00E919F3">
            <w:pPr>
              <w:tabs>
                <w:tab w:val="clear" w:pos="567"/>
                <w:tab w:val="clear" w:pos="851"/>
                <w:tab w:val="clear" w:pos="1134"/>
                <w:tab w:val="clear" w:pos="1418"/>
                <w:tab w:val="clear" w:pos="1701"/>
              </w:tabs>
            </w:pPr>
            <w:r>
              <w:t>SA WG4</w:t>
            </w:r>
          </w:p>
        </w:tc>
        <w:tc>
          <w:tcPr>
            <w:tcW w:w="2275" w:type="dxa"/>
          </w:tcPr>
          <w:p w14:paraId="78D69C22"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59014C6" w14:textId="77777777" w:rsidTr="00E919F3">
        <w:tc>
          <w:tcPr>
            <w:tcW w:w="884" w:type="dxa"/>
          </w:tcPr>
          <w:p w14:paraId="54FCF866" w14:textId="77777777" w:rsidR="00E919F3" w:rsidRPr="00E919F3" w:rsidRDefault="00E919F3" w:rsidP="00E919F3">
            <w:pPr>
              <w:tabs>
                <w:tab w:val="clear" w:pos="567"/>
                <w:tab w:val="clear" w:pos="851"/>
                <w:tab w:val="clear" w:pos="1134"/>
                <w:tab w:val="clear" w:pos="1418"/>
                <w:tab w:val="clear" w:pos="1701"/>
              </w:tabs>
            </w:pPr>
            <w:r w:rsidRPr="00E919F3">
              <w:t>SP-200661</w:t>
            </w:r>
          </w:p>
        </w:tc>
        <w:tc>
          <w:tcPr>
            <w:tcW w:w="1239" w:type="dxa"/>
          </w:tcPr>
          <w:p w14:paraId="07D24D68"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9F034E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F2B06AA" w14:textId="77777777" w:rsidR="00E919F3" w:rsidRPr="00E919F3" w:rsidRDefault="00E919F3" w:rsidP="00E919F3">
            <w:pPr>
              <w:tabs>
                <w:tab w:val="clear" w:pos="567"/>
                <w:tab w:val="clear" w:pos="851"/>
                <w:tab w:val="clear" w:pos="1134"/>
                <w:tab w:val="clear" w:pos="1418"/>
                <w:tab w:val="clear" w:pos="1701"/>
              </w:tabs>
            </w:pPr>
            <w:r w:rsidRPr="00E919F3">
              <w:t>CRs to TS 26.234</w:t>
            </w:r>
          </w:p>
        </w:tc>
        <w:tc>
          <w:tcPr>
            <w:tcW w:w="2407" w:type="dxa"/>
          </w:tcPr>
          <w:p w14:paraId="30ABAC28" w14:textId="520572AC" w:rsidR="00E919F3" w:rsidRPr="00E919F3" w:rsidRDefault="00E919F3" w:rsidP="00E919F3">
            <w:pPr>
              <w:tabs>
                <w:tab w:val="clear" w:pos="567"/>
                <w:tab w:val="clear" w:pos="851"/>
                <w:tab w:val="clear" w:pos="1134"/>
                <w:tab w:val="clear" w:pos="1418"/>
                <w:tab w:val="clear" w:pos="1701"/>
              </w:tabs>
            </w:pPr>
            <w:r>
              <w:t>SA WG4</w:t>
            </w:r>
          </w:p>
        </w:tc>
        <w:tc>
          <w:tcPr>
            <w:tcW w:w="2275" w:type="dxa"/>
          </w:tcPr>
          <w:p w14:paraId="44F852DF"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5BFC24F" w14:textId="77777777" w:rsidTr="00E919F3">
        <w:tc>
          <w:tcPr>
            <w:tcW w:w="884" w:type="dxa"/>
          </w:tcPr>
          <w:p w14:paraId="0379A8A8" w14:textId="77777777" w:rsidR="00E919F3" w:rsidRPr="00E919F3" w:rsidRDefault="00E919F3" w:rsidP="00E919F3">
            <w:pPr>
              <w:tabs>
                <w:tab w:val="clear" w:pos="567"/>
                <w:tab w:val="clear" w:pos="851"/>
                <w:tab w:val="clear" w:pos="1134"/>
                <w:tab w:val="clear" w:pos="1418"/>
                <w:tab w:val="clear" w:pos="1701"/>
              </w:tabs>
            </w:pPr>
            <w:r w:rsidRPr="00E919F3">
              <w:t>SP-200662</w:t>
            </w:r>
          </w:p>
        </w:tc>
        <w:tc>
          <w:tcPr>
            <w:tcW w:w="1239" w:type="dxa"/>
          </w:tcPr>
          <w:p w14:paraId="6D47D56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7D295E0"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4CC9AE6" w14:textId="77777777" w:rsidR="00E919F3" w:rsidRPr="00E919F3" w:rsidRDefault="00E919F3" w:rsidP="00E919F3">
            <w:pPr>
              <w:tabs>
                <w:tab w:val="clear" w:pos="567"/>
                <w:tab w:val="clear" w:pos="851"/>
                <w:tab w:val="clear" w:pos="1134"/>
                <w:tab w:val="clear" w:pos="1418"/>
                <w:tab w:val="clear" w:pos="1701"/>
              </w:tabs>
            </w:pPr>
            <w:r w:rsidRPr="00E919F3">
              <w:t>CRs to TS 26.238</w:t>
            </w:r>
          </w:p>
        </w:tc>
        <w:tc>
          <w:tcPr>
            <w:tcW w:w="2407" w:type="dxa"/>
          </w:tcPr>
          <w:p w14:paraId="185F5262" w14:textId="4AF0E28F" w:rsidR="00E919F3" w:rsidRPr="00E919F3" w:rsidRDefault="00E919F3" w:rsidP="00E919F3">
            <w:pPr>
              <w:tabs>
                <w:tab w:val="clear" w:pos="567"/>
                <w:tab w:val="clear" w:pos="851"/>
                <w:tab w:val="clear" w:pos="1134"/>
                <w:tab w:val="clear" w:pos="1418"/>
                <w:tab w:val="clear" w:pos="1701"/>
              </w:tabs>
            </w:pPr>
            <w:r>
              <w:t>SA WG4</w:t>
            </w:r>
          </w:p>
        </w:tc>
        <w:tc>
          <w:tcPr>
            <w:tcW w:w="2275" w:type="dxa"/>
          </w:tcPr>
          <w:p w14:paraId="1BE83180"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674F414" w14:textId="77777777" w:rsidTr="00E919F3">
        <w:tc>
          <w:tcPr>
            <w:tcW w:w="884" w:type="dxa"/>
          </w:tcPr>
          <w:p w14:paraId="188E1D21" w14:textId="77777777" w:rsidR="00E919F3" w:rsidRPr="00E919F3" w:rsidRDefault="00E919F3" w:rsidP="00E919F3">
            <w:pPr>
              <w:tabs>
                <w:tab w:val="clear" w:pos="567"/>
                <w:tab w:val="clear" w:pos="851"/>
                <w:tab w:val="clear" w:pos="1134"/>
                <w:tab w:val="clear" w:pos="1418"/>
                <w:tab w:val="clear" w:pos="1701"/>
              </w:tabs>
            </w:pPr>
            <w:r w:rsidRPr="00E919F3">
              <w:t>SP-200663</w:t>
            </w:r>
          </w:p>
        </w:tc>
        <w:tc>
          <w:tcPr>
            <w:tcW w:w="1239" w:type="dxa"/>
          </w:tcPr>
          <w:p w14:paraId="1F0038F5"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695CAC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B91CC01" w14:textId="77777777" w:rsidR="00E919F3" w:rsidRPr="00E919F3" w:rsidRDefault="00E919F3" w:rsidP="00E919F3">
            <w:pPr>
              <w:tabs>
                <w:tab w:val="clear" w:pos="567"/>
                <w:tab w:val="clear" w:pos="851"/>
                <w:tab w:val="clear" w:pos="1134"/>
                <w:tab w:val="clear" w:pos="1418"/>
                <w:tab w:val="clear" w:pos="1701"/>
              </w:tabs>
            </w:pPr>
            <w:r w:rsidRPr="00E919F3">
              <w:t>CRs to TS 26.501</w:t>
            </w:r>
          </w:p>
        </w:tc>
        <w:tc>
          <w:tcPr>
            <w:tcW w:w="2407" w:type="dxa"/>
          </w:tcPr>
          <w:p w14:paraId="434BF850" w14:textId="58891B09" w:rsidR="00E919F3" w:rsidRPr="00E919F3" w:rsidRDefault="00E919F3" w:rsidP="00E919F3">
            <w:pPr>
              <w:tabs>
                <w:tab w:val="clear" w:pos="567"/>
                <w:tab w:val="clear" w:pos="851"/>
                <w:tab w:val="clear" w:pos="1134"/>
                <w:tab w:val="clear" w:pos="1418"/>
                <w:tab w:val="clear" w:pos="1701"/>
              </w:tabs>
            </w:pPr>
            <w:r>
              <w:t>SA WG4</w:t>
            </w:r>
          </w:p>
        </w:tc>
        <w:tc>
          <w:tcPr>
            <w:tcW w:w="2275" w:type="dxa"/>
          </w:tcPr>
          <w:p w14:paraId="5481E682"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08C3620" w14:textId="77777777" w:rsidTr="00E919F3">
        <w:tc>
          <w:tcPr>
            <w:tcW w:w="884" w:type="dxa"/>
          </w:tcPr>
          <w:p w14:paraId="1FC4577E" w14:textId="77777777" w:rsidR="00E919F3" w:rsidRPr="00E919F3" w:rsidRDefault="00E919F3" w:rsidP="00E919F3">
            <w:pPr>
              <w:tabs>
                <w:tab w:val="clear" w:pos="567"/>
                <w:tab w:val="clear" w:pos="851"/>
                <w:tab w:val="clear" w:pos="1134"/>
                <w:tab w:val="clear" w:pos="1418"/>
                <w:tab w:val="clear" w:pos="1701"/>
              </w:tabs>
            </w:pPr>
            <w:r w:rsidRPr="00E919F3">
              <w:t>SP-200664</w:t>
            </w:r>
          </w:p>
        </w:tc>
        <w:tc>
          <w:tcPr>
            <w:tcW w:w="1239" w:type="dxa"/>
          </w:tcPr>
          <w:p w14:paraId="4A5D4767"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78910F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05C7F56" w14:textId="77777777" w:rsidR="00E919F3" w:rsidRPr="00E919F3" w:rsidRDefault="00E919F3" w:rsidP="00E919F3">
            <w:pPr>
              <w:tabs>
                <w:tab w:val="clear" w:pos="567"/>
                <w:tab w:val="clear" w:pos="851"/>
                <w:tab w:val="clear" w:pos="1134"/>
                <w:tab w:val="clear" w:pos="1418"/>
                <w:tab w:val="clear" w:pos="1701"/>
              </w:tabs>
            </w:pPr>
            <w:r w:rsidRPr="00E919F3">
              <w:t>CRs to TS 26.511</w:t>
            </w:r>
          </w:p>
        </w:tc>
        <w:tc>
          <w:tcPr>
            <w:tcW w:w="2407" w:type="dxa"/>
          </w:tcPr>
          <w:p w14:paraId="578DFBA7" w14:textId="70EA0998" w:rsidR="00E919F3" w:rsidRPr="00E919F3" w:rsidRDefault="00E919F3" w:rsidP="00E919F3">
            <w:pPr>
              <w:tabs>
                <w:tab w:val="clear" w:pos="567"/>
                <w:tab w:val="clear" w:pos="851"/>
                <w:tab w:val="clear" w:pos="1134"/>
                <w:tab w:val="clear" w:pos="1418"/>
                <w:tab w:val="clear" w:pos="1701"/>
              </w:tabs>
            </w:pPr>
            <w:r>
              <w:t>SA WG4</w:t>
            </w:r>
          </w:p>
        </w:tc>
        <w:tc>
          <w:tcPr>
            <w:tcW w:w="2275" w:type="dxa"/>
          </w:tcPr>
          <w:p w14:paraId="7CFC27B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88928F1" w14:textId="77777777" w:rsidTr="00E919F3">
        <w:tc>
          <w:tcPr>
            <w:tcW w:w="884" w:type="dxa"/>
          </w:tcPr>
          <w:p w14:paraId="4E054EB4" w14:textId="77777777" w:rsidR="00E919F3" w:rsidRPr="00E919F3" w:rsidRDefault="00E919F3" w:rsidP="00E919F3">
            <w:pPr>
              <w:tabs>
                <w:tab w:val="clear" w:pos="567"/>
                <w:tab w:val="clear" w:pos="851"/>
                <w:tab w:val="clear" w:pos="1134"/>
                <w:tab w:val="clear" w:pos="1418"/>
                <w:tab w:val="clear" w:pos="1701"/>
              </w:tabs>
            </w:pPr>
            <w:r w:rsidRPr="00E919F3">
              <w:t>SP-200665</w:t>
            </w:r>
          </w:p>
        </w:tc>
        <w:tc>
          <w:tcPr>
            <w:tcW w:w="1239" w:type="dxa"/>
          </w:tcPr>
          <w:p w14:paraId="3CA92A94"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0D34BC7"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50EED3C" w14:textId="77777777" w:rsidR="00E919F3" w:rsidRPr="00E919F3" w:rsidRDefault="00E919F3" w:rsidP="00E919F3">
            <w:pPr>
              <w:tabs>
                <w:tab w:val="clear" w:pos="567"/>
                <w:tab w:val="clear" w:pos="851"/>
                <w:tab w:val="clear" w:pos="1134"/>
                <w:tab w:val="clear" w:pos="1418"/>
                <w:tab w:val="clear" w:pos="1701"/>
              </w:tabs>
            </w:pPr>
            <w:r w:rsidRPr="00E919F3">
              <w:t>CRs to TS 26.114</w:t>
            </w:r>
          </w:p>
        </w:tc>
        <w:tc>
          <w:tcPr>
            <w:tcW w:w="2407" w:type="dxa"/>
          </w:tcPr>
          <w:p w14:paraId="28AFC567" w14:textId="0F9F7574" w:rsidR="00E919F3" w:rsidRPr="00E919F3" w:rsidRDefault="00E919F3" w:rsidP="00E919F3">
            <w:pPr>
              <w:tabs>
                <w:tab w:val="clear" w:pos="567"/>
                <w:tab w:val="clear" w:pos="851"/>
                <w:tab w:val="clear" w:pos="1134"/>
                <w:tab w:val="clear" w:pos="1418"/>
                <w:tab w:val="clear" w:pos="1701"/>
              </w:tabs>
            </w:pPr>
            <w:r>
              <w:t>SA WG4</w:t>
            </w:r>
          </w:p>
        </w:tc>
        <w:tc>
          <w:tcPr>
            <w:tcW w:w="2275" w:type="dxa"/>
          </w:tcPr>
          <w:p w14:paraId="7A34D98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EE7ED2C" w14:textId="77777777" w:rsidTr="00E919F3">
        <w:tc>
          <w:tcPr>
            <w:tcW w:w="884" w:type="dxa"/>
          </w:tcPr>
          <w:p w14:paraId="20F481CA" w14:textId="77777777" w:rsidR="00E919F3" w:rsidRPr="00E919F3" w:rsidRDefault="00E919F3" w:rsidP="00E919F3">
            <w:pPr>
              <w:tabs>
                <w:tab w:val="clear" w:pos="567"/>
                <w:tab w:val="clear" w:pos="851"/>
                <w:tab w:val="clear" w:pos="1134"/>
                <w:tab w:val="clear" w:pos="1418"/>
                <w:tab w:val="clear" w:pos="1701"/>
              </w:tabs>
            </w:pPr>
            <w:r w:rsidRPr="00E919F3">
              <w:t>SP-200666</w:t>
            </w:r>
          </w:p>
        </w:tc>
        <w:tc>
          <w:tcPr>
            <w:tcW w:w="1239" w:type="dxa"/>
          </w:tcPr>
          <w:p w14:paraId="5F23ECDC" w14:textId="77777777" w:rsidR="00E919F3" w:rsidRPr="00E919F3" w:rsidRDefault="00E919F3" w:rsidP="00E919F3">
            <w:pPr>
              <w:tabs>
                <w:tab w:val="clear" w:pos="567"/>
                <w:tab w:val="clear" w:pos="851"/>
                <w:tab w:val="clear" w:pos="1134"/>
                <w:tab w:val="clear" w:pos="1418"/>
                <w:tab w:val="clear" w:pos="1701"/>
              </w:tabs>
            </w:pPr>
            <w:r w:rsidRPr="00E919F3">
              <w:t>DRAFT TS</w:t>
            </w:r>
          </w:p>
        </w:tc>
        <w:tc>
          <w:tcPr>
            <w:tcW w:w="1406" w:type="dxa"/>
          </w:tcPr>
          <w:p w14:paraId="0042A2E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76FDF0B" w14:textId="77777777" w:rsidR="00E919F3" w:rsidRPr="00E919F3" w:rsidRDefault="00E919F3" w:rsidP="00E919F3">
            <w:pPr>
              <w:tabs>
                <w:tab w:val="clear" w:pos="567"/>
                <w:tab w:val="clear" w:pos="851"/>
                <w:tab w:val="clear" w:pos="1134"/>
                <w:tab w:val="clear" w:pos="1418"/>
                <w:tab w:val="clear" w:pos="1701"/>
              </w:tabs>
            </w:pPr>
            <w:r w:rsidRPr="00E919F3">
              <w:t>Draft TS 26.512: 5G Media Streaming (5GMS); Protocols</w:t>
            </w:r>
          </w:p>
        </w:tc>
        <w:tc>
          <w:tcPr>
            <w:tcW w:w="2407" w:type="dxa"/>
          </w:tcPr>
          <w:p w14:paraId="39CC7726" w14:textId="34202471" w:rsidR="00E919F3" w:rsidRPr="00E919F3" w:rsidRDefault="00E919F3" w:rsidP="00E919F3">
            <w:pPr>
              <w:tabs>
                <w:tab w:val="clear" w:pos="567"/>
                <w:tab w:val="clear" w:pos="851"/>
                <w:tab w:val="clear" w:pos="1134"/>
                <w:tab w:val="clear" w:pos="1418"/>
                <w:tab w:val="clear" w:pos="1701"/>
              </w:tabs>
            </w:pPr>
            <w:r>
              <w:t>SA WG4</w:t>
            </w:r>
          </w:p>
        </w:tc>
        <w:tc>
          <w:tcPr>
            <w:tcW w:w="2275" w:type="dxa"/>
          </w:tcPr>
          <w:p w14:paraId="7403BFF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8ED3847" w14:textId="77777777" w:rsidTr="00E919F3">
        <w:tc>
          <w:tcPr>
            <w:tcW w:w="884" w:type="dxa"/>
          </w:tcPr>
          <w:p w14:paraId="3282A2CD" w14:textId="77777777" w:rsidR="00E919F3" w:rsidRPr="00E919F3" w:rsidRDefault="00E919F3" w:rsidP="00E919F3">
            <w:pPr>
              <w:tabs>
                <w:tab w:val="clear" w:pos="567"/>
                <w:tab w:val="clear" w:pos="851"/>
                <w:tab w:val="clear" w:pos="1134"/>
                <w:tab w:val="clear" w:pos="1418"/>
                <w:tab w:val="clear" w:pos="1701"/>
              </w:tabs>
            </w:pPr>
            <w:r w:rsidRPr="00E919F3">
              <w:t>SP-200667</w:t>
            </w:r>
          </w:p>
        </w:tc>
        <w:tc>
          <w:tcPr>
            <w:tcW w:w="1239" w:type="dxa"/>
          </w:tcPr>
          <w:p w14:paraId="58AC68F0" w14:textId="77777777" w:rsidR="00E919F3" w:rsidRPr="00E919F3" w:rsidRDefault="00E919F3" w:rsidP="00E919F3">
            <w:pPr>
              <w:tabs>
                <w:tab w:val="clear" w:pos="567"/>
                <w:tab w:val="clear" w:pos="851"/>
                <w:tab w:val="clear" w:pos="1134"/>
                <w:tab w:val="clear" w:pos="1418"/>
                <w:tab w:val="clear" w:pos="1701"/>
              </w:tabs>
            </w:pPr>
            <w:r w:rsidRPr="00E919F3">
              <w:t>WID NEW</w:t>
            </w:r>
          </w:p>
        </w:tc>
        <w:tc>
          <w:tcPr>
            <w:tcW w:w="1406" w:type="dxa"/>
          </w:tcPr>
          <w:p w14:paraId="6942B08D"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E7C0A9B" w14:textId="77777777" w:rsidR="00E919F3" w:rsidRPr="00E919F3" w:rsidRDefault="00E919F3" w:rsidP="00E919F3">
            <w:pPr>
              <w:tabs>
                <w:tab w:val="clear" w:pos="567"/>
                <w:tab w:val="clear" w:pos="851"/>
                <w:tab w:val="clear" w:pos="1134"/>
                <w:tab w:val="clear" w:pos="1418"/>
                <w:tab w:val="clear" w:pos="1701"/>
              </w:tabs>
            </w:pPr>
            <w:r w:rsidRPr="00E919F3">
              <w:t>New Work Item on 'Operation Points for 8K VR 360 Video over 5G'.</w:t>
            </w:r>
          </w:p>
        </w:tc>
        <w:tc>
          <w:tcPr>
            <w:tcW w:w="2407" w:type="dxa"/>
          </w:tcPr>
          <w:p w14:paraId="37AFC00A" w14:textId="77777777" w:rsidR="00E919F3" w:rsidRPr="00E919F3" w:rsidRDefault="00E919F3" w:rsidP="00E919F3">
            <w:pPr>
              <w:tabs>
                <w:tab w:val="clear" w:pos="567"/>
                <w:tab w:val="clear" w:pos="851"/>
                <w:tab w:val="clear" w:pos="1134"/>
                <w:tab w:val="clear" w:pos="1418"/>
                <w:tab w:val="clear" w:pos="1701"/>
              </w:tabs>
            </w:pPr>
            <w:r w:rsidRPr="00E919F3">
              <w:t>Intel, NHK, Ericsson LM, AT&amp;T, Qualcomm Incorporated, Dolby Laboratories Inc., Beijing Xiaomi Electronics, Tencent, Huawei Technologies Co Ltd.</w:t>
            </w:r>
          </w:p>
        </w:tc>
        <w:tc>
          <w:tcPr>
            <w:tcW w:w="2275" w:type="dxa"/>
          </w:tcPr>
          <w:p w14:paraId="6C671067"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19D0424" w14:textId="77777777" w:rsidTr="00E919F3">
        <w:tc>
          <w:tcPr>
            <w:tcW w:w="884" w:type="dxa"/>
          </w:tcPr>
          <w:p w14:paraId="4F94D52F" w14:textId="77777777" w:rsidR="00E919F3" w:rsidRPr="00E919F3" w:rsidRDefault="00E919F3" w:rsidP="00E919F3">
            <w:pPr>
              <w:tabs>
                <w:tab w:val="clear" w:pos="567"/>
                <w:tab w:val="clear" w:pos="851"/>
                <w:tab w:val="clear" w:pos="1134"/>
                <w:tab w:val="clear" w:pos="1418"/>
                <w:tab w:val="clear" w:pos="1701"/>
              </w:tabs>
            </w:pPr>
            <w:r w:rsidRPr="00E919F3">
              <w:t>SP-200668</w:t>
            </w:r>
          </w:p>
        </w:tc>
        <w:tc>
          <w:tcPr>
            <w:tcW w:w="1239" w:type="dxa"/>
          </w:tcPr>
          <w:p w14:paraId="1BC33A4D"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BA067B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3B8168C" w14:textId="77777777" w:rsidR="00E919F3" w:rsidRPr="00E919F3" w:rsidRDefault="00E919F3" w:rsidP="00E919F3">
            <w:pPr>
              <w:tabs>
                <w:tab w:val="clear" w:pos="567"/>
                <w:tab w:val="clear" w:pos="851"/>
                <w:tab w:val="clear" w:pos="1134"/>
                <w:tab w:val="clear" w:pos="1418"/>
                <w:tab w:val="clear" w:pos="1701"/>
              </w:tabs>
            </w:pPr>
            <w:r w:rsidRPr="00E919F3">
              <w:t>CR to 26.247</w:t>
            </w:r>
          </w:p>
        </w:tc>
        <w:tc>
          <w:tcPr>
            <w:tcW w:w="2407" w:type="dxa"/>
          </w:tcPr>
          <w:p w14:paraId="0845D9BF" w14:textId="5022E13C" w:rsidR="00E919F3" w:rsidRPr="00E919F3" w:rsidRDefault="00E919F3" w:rsidP="00E919F3">
            <w:pPr>
              <w:tabs>
                <w:tab w:val="clear" w:pos="567"/>
                <w:tab w:val="clear" w:pos="851"/>
                <w:tab w:val="clear" w:pos="1134"/>
                <w:tab w:val="clear" w:pos="1418"/>
                <w:tab w:val="clear" w:pos="1701"/>
              </w:tabs>
            </w:pPr>
            <w:r w:rsidRPr="00E919F3">
              <w:t xml:space="preserve">SA WG4 </w:t>
            </w:r>
          </w:p>
        </w:tc>
        <w:tc>
          <w:tcPr>
            <w:tcW w:w="2275" w:type="dxa"/>
          </w:tcPr>
          <w:p w14:paraId="7ABF228A"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20B52EC" w14:textId="77777777" w:rsidTr="00E919F3">
        <w:tc>
          <w:tcPr>
            <w:tcW w:w="884" w:type="dxa"/>
          </w:tcPr>
          <w:p w14:paraId="4FB4A43B" w14:textId="77777777" w:rsidR="00E919F3" w:rsidRPr="00E919F3" w:rsidRDefault="00E919F3" w:rsidP="00E919F3">
            <w:pPr>
              <w:tabs>
                <w:tab w:val="clear" w:pos="567"/>
                <w:tab w:val="clear" w:pos="851"/>
                <w:tab w:val="clear" w:pos="1134"/>
                <w:tab w:val="clear" w:pos="1418"/>
                <w:tab w:val="clear" w:pos="1701"/>
              </w:tabs>
            </w:pPr>
            <w:r w:rsidRPr="00E919F3">
              <w:t>SP-200671</w:t>
            </w:r>
          </w:p>
        </w:tc>
        <w:tc>
          <w:tcPr>
            <w:tcW w:w="1239" w:type="dxa"/>
          </w:tcPr>
          <w:p w14:paraId="600D4C64"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93873D0"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5BFEA74" w14:textId="77777777" w:rsidR="00E919F3" w:rsidRPr="00E919F3" w:rsidRDefault="00E919F3" w:rsidP="00E919F3">
            <w:pPr>
              <w:tabs>
                <w:tab w:val="clear" w:pos="567"/>
                <w:tab w:val="clear" w:pos="851"/>
                <w:tab w:val="clear" w:pos="1134"/>
                <w:tab w:val="clear" w:pos="1418"/>
                <w:tab w:val="clear" w:pos="1701"/>
              </w:tabs>
            </w:pPr>
            <w:r w:rsidRPr="00E919F3">
              <w:t>CRs to 23.501, 23.502 on 5GS_Ph1 (Rel-15, Rel-16)</w:t>
            </w:r>
          </w:p>
        </w:tc>
        <w:tc>
          <w:tcPr>
            <w:tcW w:w="2407" w:type="dxa"/>
          </w:tcPr>
          <w:p w14:paraId="2E92093B"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3378F2E7"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CEA518C" w14:textId="77777777" w:rsidTr="00E919F3">
        <w:tc>
          <w:tcPr>
            <w:tcW w:w="884" w:type="dxa"/>
          </w:tcPr>
          <w:p w14:paraId="4778FAC1" w14:textId="77777777" w:rsidR="00E919F3" w:rsidRPr="00E919F3" w:rsidRDefault="00E919F3" w:rsidP="00E919F3">
            <w:pPr>
              <w:tabs>
                <w:tab w:val="clear" w:pos="567"/>
                <w:tab w:val="clear" w:pos="851"/>
                <w:tab w:val="clear" w:pos="1134"/>
                <w:tab w:val="clear" w:pos="1418"/>
                <w:tab w:val="clear" w:pos="1701"/>
              </w:tabs>
            </w:pPr>
            <w:r w:rsidRPr="00E919F3">
              <w:t>SP-200672</w:t>
            </w:r>
          </w:p>
        </w:tc>
        <w:tc>
          <w:tcPr>
            <w:tcW w:w="1239" w:type="dxa"/>
          </w:tcPr>
          <w:p w14:paraId="0738A1D9"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2A5AC3E"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8CD9905" w14:textId="77777777" w:rsidR="00E919F3" w:rsidRPr="00E919F3" w:rsidRDefault="00E919F3" w:rsidP="00E919F3">
            <w:pPr>
              <w:tabs>
                <w:tab w:val="clear" w:pos="567"/>
                <w:tab w:val="clear" w:pos="851"/>
                <w:tab w:val="clear" w:pos="1134"/>
                <w:tab w:val="clear" w:pos="1418"/>
                <w:tab w:val="clear" w:pos="1701"/>
              </w:tabs>
            </w:pPr>
            <w:r w:rsidRPr="00E919F3">
              <w:t>CRs to 23.401 on NB_IOTenh-Core, CIoT_ext (Rel-15, Rel-16)</w:t>
            </w:r>
          </w:p>
        </w:tc>
        <w:tc>
          <w:tcPr>
            <w:tcW w:w="2407" w:type="dxa"/>
          </w:tcPr>
          <w:p w14:paraId="12742E22"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0E1A959D"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8C24562" w14:textId="77777777" w:rsidTr="00E919F3">
        <w:tc>
          <w:tcPr>
            <w:tcW w:w="884" w:type="dxa"/>
          </w:tcPr>
          <w:p w14:paraId="34473377" w14:textId="77777777" w:rsidR="00E919F3" w:rsidRPr="00E919F3" w:rsidRDefault="00E919F3" w:rsidP="00E919F3">
            <w:pPr>
              <w:tabs>
                <w:tab w:val="clear" w:pos="567"/>
                <w:tab w:val="clear" w:pos="851"/>
                <w:tab w:val="clear" w:pos="1134"/>
                <w:tab w:val="clear" w:pos="1418"/>
                <w:tab w:val="clear" w:pos="1701"/>
              </w:tabs>
            </w:pPr>
            <w:r w:rsidRPr="00E919F3">
              <w:lastRenderedPageBreak/>
              <w:t>SP-200673</w:t>
            </w:r>
          </w:p>
        </w:tc>
        <w:tc>
          <w:tcPr>
            <w:tcW w:w="1239" w:type="dxa"/>
          </w:tcPr>
          <w:p w14:paraId="2A8E1A4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892B23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ECAD593" w14:textId="77777777" w:rsidR="00E919F3" w:rsidRPr="00E919F3" w:rsidRDefault="00E919F3" w:rsidP="00E919F3">
            <w:pPr>
              <w:tabs>
                <w:tab w:val="clear" w:pos="567"/>
                <w:tab w:val="clear" w:pos="851"/>
                <w:tab w:val="clear" w:pos="1134"/>
                <w:tab w:val="clear" w:pos="1418"/>
                <w:tab w:val="clear" w:pos="1701"/>
              </w:tabs>
            </w:pPr>
            <w:r w:rsidRPr="00E919F3">
              <w:t>CRs to 23.501, 23.502, 23.503 on 5G_CIoT (Rel-16)</w:t>
            </w:r>
          </w:p>
        </w:tc>
        <w:tc>
          <w:tcPr>
            <w:tcW w:w="2407" w:type="dxa"/>
          </w:tcPr>
          <w:p w14:paraId="66701EB9"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7657937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2CB527F" w14:textId="77777777" w:rsidTr="00E919F3">
        <w:tc>
          <w:tcPr>
            <w:tcW w:w="884" w:type="dxa"/>
          </w:tcPr>
          <w:p w14:paraId="6FEC76C6" w14:textId="77777777" w:rsidR="00E919F3" w:rsidRPr="00E919F3" w:rsidRDefault="00E919F3" w:rsidP="00E919F3">
            <w:pPr>
              <w:tabs>
                <w:tab w:val="clear" w:pos="567"/>
                <w:tab w:val="clear" w:pos="851"/>
                <w:tab w:val="clear" w:pos="1134"/>
                <w:tab w:val="clear" w:pos="1418"/>
                <w:tab w:val="clear" w:pos="1701"/>
              </w:tabs>
            </w:pPr>
            <w:r w:rsidRPr="00E919F3">
              <w:t>SP-200674</w:t>
            </w:r>
          </w:p>
        </w:tc>
        <w:tc>
          <w:tcPr>
            <w:tcW w:w="1239" w:type="dxa"/>
          </w:tcPr>
          <w:p w14:paraId="5D957048"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90158C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3B82708" w14:textId="77777777" w:rsidR="00E919F3" w:rsidRPr="00E919F3" w:rsidRDefault="00E919F3" w:rsidP="00E919F3">
            <w:pPr>
              <w:tabs>
                <w:tab w:val="clear" w:pos="567"/>
                <w:tab w:val="clear" w:pos="851"/>
                <w:tab w:val="clear" w:pos="1134"/>
                <w:tab w:val="clear" w:pos="1418"/>
                <w:tab w:val="clear" w:pos="1701"/>
              </w:tabs>
            </w:pPr>
            <w:r w:rsidRPr="00E919F3">
              <w:t>CRs to 23.501, 23.502 on 5G_eSBA (Rel-16)</w:t>
            </w:r>
          </w:p>
        </w:tc>
        <w:tc>
          <w:tcPr>
            <w:tcW w:w="2407" w:type="dxa"/>
          </w:tcPr>
          <w:p w14:paraId="5ABE3C17"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4F14248F"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95A4896" w14:textId="77777777" w:rsidTr="00E919F3">
        <w:tc>
          <w:tcPr>
            <w:tcW w:w="884" w:type="dxa"/>
          </w:tcPr>
          <w:p w14:paraId="5D28B617" w14:textId="77777777" w:rsidR="00E919F3" w:rsidRPr="00E919F3" w:rsidRDefault="00E919F3" w:rsidP="00E919F3">
            <w:pPr>
              <w:tabs>
                <w:tab w:val="clear" w:pos="567"/>
                <w:tab w:val="clear" w:pos="851"/>
                <w:tab w:val="clear" w:pos="1134"/>
                <w:tab w:val="clear" w:pos="1418"/>
                <w:tab w:val="clear" w:pos="1701"/>
              </w:tabs>
            </w:pPr>
            <w:r w:rsidRPr="00E919F3">
              <w:t>SP-200675</w:t>
            </w:r>
          </w:p>
        </w:tc>
        <w:tc>
          <w:tcPr>
            <w:tcW w:w="1239" w:type="dxa"/>
          </w:tcPr>
          <w:p w14:paraId="7DDE7608"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A62FD67"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2A032DC" w14:textId="77777777" w:rsidR="00E919F3" w:rsidRPr="00E919F3" w:rsidRDefault="00E919F3" w:rsidP="00E919F3">
            <w:pPr>
              <w:tabs>
                <w:tab w:val="clear" w:pos="567"/>
                <w:tab w:val="clear" w:pos="851"/>
                <w:tab w:val="clear" w:pos="1134"/>
                <w:tab w:val="clear" w:pos="1418"/>
                <w:tab w:val="clear" w:pos="1701"/>
              </w:tabs>
            </w:pPr>
            <w:r w:rsidRPr="00E919F3">
              <w:t>CR to 23.501 on 5G_URLLC (Rel-16)</w:t>
            </w:r>
          </w:p>
        </w:tc>
        <w:tc>
          <w:tcPr>
            <w:tcW w:w="2407" w:type="dxa"/>
          </w:tcPr>
          <w:p w14:paraId="76CBDE9C"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06280BD3"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9E702E1" w14:textId="77777777" w:rsidTr="00E919F3">
        <w:tc>
          <w:tcPr>
            <w:tcW w:w="884" w:type="dxa"/>
          </w:tcPr>
          <w:p w14:paraId="279F7F68" w14:textId="77777777" w:rsidR="00E919F3" w:rsidRPr="00E919F3" w:rsidRDefault="00E919F3" w:rsidP="00E919F3">
            <w:pPr>
              <w:tabs>
                <w:tab w:val="clear" w:pos="567"/>
                <w:tab w:val="clear" w:pos="851"/>
                <w:tab w:val="clear" w:pos="1134"/>
                <w:tab w:val="clear" w:pos="1418"/>
                <w:tab w:val="clear" w:pos="1701"/>
              </w:tabs>
            </w:pPr>
            <w:r w:rsidRPr="00E919F3">
              <w:t>SP-200676</w:t>
            </w:r>
          </w:p>
        </w:tc>
        <w:tc>
          <w:tcPr>
            <w:tcW w:w="1239" w:type="dxa"/>
          </w:tcPr>
          <w:p w14:paraId="2CE77540"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689E22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2B4E993" w14:textId="77777777" w:rsidR="00E919F3" w:rsidRPr="00E919F3" w:rsidRDefault="00E919F3" w:rsidP="00E919F3">
            <w:pPr>
              <w:tabs>
                <w:tab w:val="clear" w:pos="567"/>
                <w:tab w:val="clear" w:pos="851"/>
                <w:tab w:val="clear" w:pos="1134"/>
                <w:tab w:val="clear" w:pos="1418"/>
                <w:tab w:val="clear" w:pos="1701"/>
              </w:tabs>
            </w:pPr>
            <w:r w:rsidRPr="00E919F3">
              <w:t>CRs to 23.316, 23.502 on 5WWC (Rel-16)</w:t>
            </w:r>
          </w:p>
        </w:tc>
        <w:tc>
          <w:tcPr>
            <w:tcW w:w="2407" w:type="dxa"/>
          </w:tcPr>
          <w:p w14:paraId="61718138"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5A7732DC"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657200E0" w14:textId="77777777" w:rsidTr="00E919F3">
        <w:tc>
          <w:tcPr>
            <w:tcW w:w="884" w:type="dxa"/>
          </w:tcPr>
          <w:p w14:paraId="1E664D3A" w14:textId="77777777" w:rsidR="00E919F3" w:rsidRPr="00E919F3" w:rsidRDefault="00E919F3" w:rsidP="00E919F3">
            <w:pPr>
              <w:tabs>
                <w:tab w:val="clear" w:pos="567"/>
                <w:tab w:val="clear" w:pos="851"/>
                <w:tab w:val="clear" w:pos="1134"/>
                <w:tab w:val="clear" w:pos="1418"/>
                <w:tab w:val="clear" w:pos="1701"/>
              </w:tabs>
            </w:pPr>
            <w:r w:rsidRPr="00E919F3">
              <w:t>SP-200677</w:t>
            </w:r>
          </w:p>
        </w:tc>
        <w:tc>
          <w:tcPr>
            <w:tcW w:w="1239" w:type="dxa"/>
          </w:tcPr>
          <w:p w14:paraId="55AD7B97"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B6B41A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CC339F3" w14:textId="77777777" w:rsidR="00E919F3" w:rsidRPr="00E919F3" w:rsidRDefault="00E919F3" w:rsidP="00E919F3">
            <w:pPr>
              <w:tabs>
                <w:tab w:val="clear" w:pos="567"/>
                <w:tab w:val="clear" w:pos="851"/>
                <w:tab w:val="clear" w:pos="1134"/>
                <w:tab w:val="clear" w:pos="1418"/>
                <w:tab w:val="clear" w:pos="1701"/>
              </w:tabs>
            </w:pPr>
            <w:r w:rsidRPr="00E919F3">
              <w:t>CR to 23.501 on ATSSS (Rel-16)</w:t>
            </w:r>
          </w:p>
        </w:tc>
        <w:tc>
          <w:tcPr>
            <w:tcW w:w="2407" w:type="dxa"/>
          </w:tcPr>
          <w:p w14:paraId="489310CB"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4CF81CB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DE62E8D" w14:textId="77777777" w:rsidTr="00E919F3">
        <w:tc>
          <w:tcPr>
            <w:tcW w:w="884" w:type="dxa"/>
          </w:tcPr>
          <w:p w14:paraId="61988942" w14:textId="77777777" w:rsidR="00E919F3" w:rsidRPr="00E919F3" w:rsidRDefault="00E919F3" w:rsidP="00E919F3">
            <w:pPr>
              <w:tabs>
                <w:tab w:val="clear" w:pos="567"/>
                <w:tab w:val="clear" w:pos="851"/>
                <w:tab w:val="clear" w:pos="1134"/>
                <w:tab w:val="clear" w:pos="1418"/>
                <w:tab w:val="clear" w:pos="1701"/>
              </w:tabs>
            </w:pPr>
            <w:r w:rsidRPr="00E919F3">
              <w:t>SP-200678</w:t>
            </w:r>
          </w:p>
        </w:tc>
        <w:tc>
          <w:tcPr>
            <w:tcW w:w="1239" w:type="dxa"/>
          </w:tcPr>
          <w:p w14:paraId="33D69ACB"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AFD3437"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EC8ECFB" w14:textId="77777777" w:rsidR="00E919F3" w:rsidRPr="00E919F3" w:rsidRDefault="00E919F3" w:rsidP="00E919F3">
            <w:pPr>
              <w:tabs>
                <w:tab w:val="clear" w:pos="567"/>
                <w:tab w:val="clear" w:pos="851"/>
                <w:tab w:val="clear" w:pos="1134"/>
                <w:tab w:val="clear" w:pos="1418"/>
                <w:tab w:val="clear" w:pos="1701"/>
              </w:tabs>
            </w:pPr>
            <w:r w:rsidRPr="00E919F3">
              <w:t>CRs to 23.228, 23.501 on eIMS5G_SBA (Rel-16)</w:t>
            </w:r>
          </w:p>
        </w:tc>
        <w:tc>
          <w:tcPr>
            <w:tcW w:w="2407" w:type="dxa"/>
          </w:tcPr>
          <w:p w14:paraId="2D385292"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64C46867"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3850F30" w14:textId="77777777" w:rsidTr="00E919F3">
        <w:tc>
          <w:tcPr>
            <w:tcW w:w="884" w:type="dxa"/>
          </w:tcPr>
          <w:p w14:paraId="6294D015" w14:textId="77777777" w:rsidR="00E919F3" w:rsidRPr="00E919F3" w:rsidRDefault="00E919F3" w:rsidP="00E919F3">
            <w:pPr>
              <w:tabs>
                <w:tab w:val="clear" w:pos="567"/>
                <w:tab w:val="clear" w:pos="851"/>
                <w:tab w:val="clear" w:pos="1134"/>
                <w:tab w:val="clear" w:pos="1418"/>
                <w:tab w:val="clear" w:pos="1701"/>
              </w:tabs>
            </w:pPr>
            <w:r w:rsidRPr="00E919F3">
              <w:t>SP-200679</w:t>
            </w:r>
          </w:p>
        </w:tc>
        <w:tc>
          <w:tcPr>
            <w:tcW w:w="1239" w:type="dxa"/>
          </w:tcPr>
          <w:p w14:paraId="01FF8EF3"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41BA12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302E4DC" w14:textId="77777777" w:rsidR="00E919F3" w:rsidRPr="00E919F3" w:rsidRDefault="00E919F3" w:rsidP="00E919F3">
            <w:pPr>
              <w:tabs>
                <w:tab w:val="clear" w:pos="567"/>
                <w:tab w:val="clear" w:pos="851"/>
                <w:tab w:val="clear" w:pos="1134"/>
                <w:tab w:val="clear" w:pos="1418"/>
                <w:tab w:val="clear" w:pos="1701"/>
              </w:tabs>
            </w:pPr>
            <w:r w:rsidRPr="00E919F3">
              <w:t>CRs to 23.228, 23.502, 23.503 on eNA (Rel-16)</w:t>
            </w:r>
          </w:p>
        </w:tc>
        <w:tc>
          <w:tcPr>
            <w:tcW w:w="2407" w:type="dxa"/>
          </w:tcPr>
          <w:p w14:paraId="5112AE87"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54BE4C6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6BA8EE7" w14:textId="77777777" w:rsidTr="00E919F3">
        <w:tc>
          <w:tcPr>
            <w:tcW w:w="884" w:type="dxa"/>
          </w:tcPr>
          <w:p w14:paraId="42A47822" w14:textId="77777777" w:rsidR="00E919F3" w:rsidRPr="00E919F3" w:rsidRDefault="00E919F3" w:rsidP="00E919F3">
            <w:pPr>
              <w:tabs>
                <w:tab w:val="clear" w:pos="567"/>
                <w:tab w:val="clear" w:pos="851"/>
                <w:tab w:val="clear" w:pos="1134"/>
                <w:tab w:val="clear" w:pos="1418"/>
                <w:tab w:val="clear" w:pos="1701"/>
              </w:tabs>
            </w:pPr>
            <w:r w:rsidRPr="00E919F3">
              <w:t>SP-200680</w:t>
            </w:r>
          </w:p>
        </w:tc>
        <w:tc>
          <w:tcPr>
            <w:tcW w:w="1239" w:type="dxa"/>
          </w:tcPr>
          <w:p w14:paraId="3AA18612"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1A1329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01E7A5D" w14:textId="77777777" w:rsidR="00E919F3" w:rsidRPr="00E919F3" w:rsidRDefault="00E919F3" w:rsidP="00E919F3">
            <w:pPr>
              <w:tabs>
                <w:tab w:val="clear" w:pos="567"/>
                <w:tab w:val="clear" w:pos="851"/>
                <w:tab w:val="clear" w:pos="1134"/>
                <w:tab w:val="clear" w:pos="1418"/>
                <w:tab w:val="clear" w:pos="1701"/>
              </w:tabs>
            </w:pPr>
            <w:r w:rsidRPr="00E919F3">
              <w:t>CRs to 23.502 on eNS (Rel-16)</w:t>
            </w:r>
          </w:p>
        </w:tc>
        <w:tc>
          <w:tcPr>
            <w:tcW w:w="2407" w:type="dxa"/>
          </w:tcPr>
          <w:p w14:paraId="2C48FB68"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06E1926A"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EADCE5A" w14:textId="77777777" w:rsidTr="00E919F3">
        <w:tc>
          <w:tcPr>
            <w:tcW w:w="884" w:type="dxa"/>
          </w:tcPr>
          <w:p w14:paraId="0E08F5B5" w14:textId="77777777" w:rsidR="00E919F3" w:rsidRPr="00E919F3" w:rsidRDefault="00E919F3" w:rsidP="00E919F3">
            <w:pPr>
              <w:tabs>
                <w:tab w:val="clear" w:pos="567"/>
                <w:tab w:val="clear" w:pos="851"/>
                <w:tab w:val="clear" w:pos="1134"/>
                <w:tab w:val="clear" w:pos="1418"/>
                <w:tab w:val="clear" w:pos="1701"/>
              </w:tabs>
            </w:pPr>
            <w:r w:rsidRPr="00E919F3">
              <w:t>SP-200681</w:t>
            </w:r>
          </w:p>
        </w:tc>
        <w:tc>
          <w:tcPr>
            <w:tcW w:w="1239" w:type="dxa"/>
          </w:tcPr>
          <w:p w14:paraId="08C6E6AA"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18BCD4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B4F7F4C" w14:textId="77777777" w:rsidR="00E919F3" w:rsidRPr="00E919F3" w:rsidRDefault="00E919F3" w:rsidP="00E919F3">
            <w:pPr>
              <w:tabs>
                <w:tab w:val="clear" w:pos="567"/>
                <w:tab w:val="clear" w:pos="851"/>
                <w:tab w:val="clear" w:pos="1134"/>
                <w:tab w:val="clear" w:pos="1418"/>
                <w:tab w:val="clear" w:pos="1701"/>
              </w:tabs>
            </w:pPr>
            <w:r w:rsidRPr="00E919F3">
              <w:t>CRs to 23.502 on ETSUN (Rel-16)</w:t>
            </w:r>
          </w:p>
        </w:tc>
        <w:tc>
          <w:tcPr>
            <w:tcW w:w="2407" w:type="dxa"/>
          </w:tcPr>
          <w:p w14:paraId="33D38AA2"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557A44CA"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0E90FF5" w14:textId="77777777" w:rsidTr="00E919F3">
        <w:tc>
          <w:tcPr>
            <w:tcW w:w="884" w:type="dxa"/>
          </w:tcPr>
          <w:p w14:paraId="7CD22BC8" w14:textId="77777777" w:rsidR="00E919F3" w:rsidRPr="00E919F3" w:rsidRDefault="00E919F3" w:rsidP="00E919F3">
            <w:pPr>
              <w:tabs>
                <w:tab w:val="clear" w:pos="567"/>
                <w:tab w:val="clear" w:pos="851"/>
                <w:tab w:val="clear" w:pos="1134"/>
                <w:tab w:val="clear" w:pos="1418"/>
                <w:tab w:val="clear" w:pos="1701"/>
              </w:tabs>
            </w:pPr>
            <w:r w:rsidRPr="00E919F3">
              <w:t>SP-200682</w:t>
            </w:r>
          </w:p>
        </w:tc>
        <w:tc>
          <w:tcPr>
            <w:tcW w:w="1239" w:type="dxa"/>
          </w:tcPr>
          <w:p w14:paraId="25E696BD"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A318689"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903003F" w14:textId="77777777" w:rsidR="00E919F3" w:rsidRPr="00E919F3" w:rsidRDefault="00E919F3" w:rsidP="00E919F3">
            <w:pPr>
              <w:tabs>
                <w:tab w:val="clear" w:pos="567"/>
                <w:tab w:val="clear" w:pos="851"/>
                <w:tab w:val="clear" w:pos="1134"/>
                <w:tab w:val="clear" w:pos="1418"/>
                <w:tab w:val="clear" w:pos="1701"/>
              </w:tabs>
            </w:pPr>
            <w:r w:rsidRPr="00E919F3">
              <w:t>CRs to 23.285, 23.287, 23.502, 23.503 on eV2XARC (Rel-16)</w:t>
            </w:r>
          </w:p>
        </w:tc>
        <w:tc>
          <w:tcPr>
            <w:tcW w:w="2407" w:type="dxa"/>
          </w:tcPr>
          <w:p w14:paraId="032D5FDC"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7EC32ED8"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88B94EE" w14:textId="77777777" w:rsidTr="00E919F3">
        <w:tc>
          <w:tcPr>
            <w:tcW w:w="884" w:type="dxa"/>
          </w:tcPr>
          <w:p w14:paraId="2815DB62" w14:textId="77777777" w:rsidR="00E919F3" w:rsidRPr="00E919F3" w:rsidRDefault="00E919F3" w:rsidP="00E919F3">
            <w:pPr>
              <w:tabs>
                <w:tab w:val="clear" w:pos="567"/>
                <w:tab w:val="clear" w:pos="851"/>
                <w:tab w:val="clear" w:pos="1134"/>
                <w:tab w:val="clear" w:pos="1418"/>
                <w:tab w:val="clear" w:pos="1701"/>
              </w:tabs>
            </w:pPr>
            <w:r w:rsidRPr="00E919F3">
              <w:t>SP-200683</w:t>
            </w:r>
          </w:p>
        </w:tc>
        <w:tc>
          <w:tcPr>
            <w:tcW w:w="1239" w:type="dxa"/>
          </w:tcPr>
          <w:p w14:paraId="698E0CF9"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0994AC83"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7AAE154" w14:textId="77777777" w:rsidR="00E919F3" w:rsidRPr="00E919F3" w:rsidRDefault="00E919F3" w:rsidP="00E919F3">
            <w:pPr>
              <w:tabs>
                <w:tab w:val="clear" w:pos="567"/>
                <w:tab w:val="clear" w:pos="851"/>
                <w:tab w:val="clear" w:pos="1134"/>
                <w:tab w:val="clear" w:pos="1418"/>
                <w:tab w:val="clear" w:pos="1701"/>
              </w:tabs>
            </w:pPr>
            <w:r w:rsidRPr="00E919F3">
              <w:t>CR to 23.501 on IABARC (Rel-16)</w:t>
            </w:r>
          </w:p>
        </w:tc>
        <w:tc>
          <w:tcPr>
            <w:tcW w:w="2407" w:type="dxa"/>
          </w:tcPr>
          <w:p w14:paraId="61930EC8"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61AB027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9C4A024" w14:textId="77777777" w:rsidTr="00E919F3">
        <w:tc>
          <w:tcPr>
            <w:tcW w:w="884" w:type="dxa"/>
          </w:tcPr>
          <w:p w14:paraId="1DDD63A7" w14:textId="77777777" w:rsidR="00E919F3" w:rsidRPr="00E919F3" w:rsidRDefault="00E919F3" w:rsidP="00E919F3">
            <w:pPr>
              <w:tabs>
                <w:tab w:val="clear" w:pos="567"/>
                <w:tab w:val="clear" w:pos="851"/>
                <w:tab w:val="clear" w:pos="1134"/>
                <w:tab w:val="clear" w:pos="1418"/>
                <w:tab w:val="clear" w:pos="1701"/>
              </w:tabs>
            </w:pPr>
            <w:r w:rsidRPr="00E919F3">
              <w:t>SP-200684</w:t>
            </w:r>
          </w:p>
        </w:tc>
        <w:tc>
          <w:tcPr>
            <w:tcW w:w="1239" w:type="dxa"/>
          </w:tcPr>
          <w:p w14:paraId="5144B471"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3CB246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341271D" w14:textId="77777777" w:rsidR="00E919F3" w:rsidRPr="00E919F3" w:rsidRDefault="00E919F3" w:rsidP="00E919F3">
            <w:pPr>
              <w:tabs>
                <w:tab w:val="clear" w:pos="567"/>
                <w:tab w:val="clear" w:pos="851"/>
                <w:tab w:val="clear" w:pos="1134"/>
                <w:tab w:val="clear" w:pos="1418"/>
                <w:tab w:val="clear" w:pos="1701"/>
              </w:tabs>
            </w:pPr>
            <w:r w:rsidRPr="00E919F3">
              <w:t>CR to 23.401 on PARLOS (Rel-16)</w:t>
            </w:r>
          </w:p>
        </w:tc>
        <w:tc>
          <w:tcPr>
            <w:tcW w:w="2407" w:type="dxa"/>
          </w:tcPr>
          <w:p w14:paraId="6586623E"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6F73D523"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44357C4" w14:textId="77777777" w:rsidTr="00E919F3">
        <w:tc>
          <w:tcPr>
            <w:tcW w:w="884" w:type="dxa"/>
          </w:tcPr>
          <w:p w14:paraId="17406BCF" w14:textId="77777777" w:rsidR="00E919F3" w:rsidRPr="00E919F3" w:rsidRDefault="00E919F3" w:rsidP="00E919F3">
            <w:pPr>
              <w:tabs>
                <w:tab w:val="clear" w:pos="567"/>
                <w:tab w:val="clear" w:pos="851"/>
                <w:tab w:val="clear" w:pos="1134"/>
                <w:tab w:val="clear" w:pos="1418"/>
                <w:tab w:val="clear" w:pos="1701"/>
              </w:tabs>
            </w:pPr>
            <w:r w:rsidRPr="00E919F3">
              <w:t>SP-200686</w:t>
            </w:r>
          </w:p>
        </w:tc>
        <w:tc>
          <w:tcPr>
            <w:tcW w:w="1239" w:type="dxa"/>
          </w:tcPr>
          <w:p w14:paraId="1D7498CD"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D16B79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B8D9112" w14:textId="77777777" w:rsidR="00E919F3" w:rsidRPr="00E919F3" w:rsidRDefault="00E919F3" w:rsidP="00E919F3">
            <w:pPr>
              <w:tabs>
                <w:tab w:val="clear" w:pos="567"/>
                <w:tab w:val="clear" w:pos="851"/>
                <w:tab w:val="clear" w:pos="1134"/>
                <w:tab w:val="clear" w:pos="1418"/>
                <w:tab w:val="clear" w:pos="1701"/>
              </w:tabs>
            </w:pPr>
            <w:r w:rsidRPr="00E919F3">
              <w:t>CRs to 23.214, 23.501, 23.502, 23.682 on TEI16 (Rel-16)</w:t>
            </w:r>
          </w:p>
        </w:tc>
        <w:tc>
          <w:tcPr>
            <w:tcW w:w="2407" w:type="dxa"/>
          </w:tcPr>
          <w:p w14:paraId="51030D05"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7D175C78"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E79D7C0" w14:textId="77777777" w:rsidTr="00E919F3">
        <w:tc>
          <w:tcPr>
            <w:tcW w:w="884" w:type="dxa"/>
          </w:tcPr>
          <w:p w14:paraId="268AAA89" w14:textId="77777777" w:rsidR="00E919F3" w:rsidRPr="00E919F3" w:rsidRDefault="00E919F3" w:rsidP="00E919F3">
            <w:pPr>
              <w:tabs>
                <w:tab w:val="clear" w:pos="567"/>
                <w:tab w:val="clear" w:pos="851"/>
                <w:tab w:val="clear" w:pos="1134"/>
                <w:tab w:val="clear" w:pos="1418"/>
                <w:tab w:val="clear" w:pos="1701"/>
              </w:tabs>
            </w:pPr>
            <w:r w:rsidRPr="00E919F3">
              <w:t>SP-200687</w:t>
            </w:r>
          </w:p>
        </w:tc>
        <w:tc>
          <w:tcPr>
            <w:tcW w:w="1239" w:type="dxa"/>
          </w:tcPr>
          <w:p w14:paraId="30BD0351"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E35011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277677C" w14:textId="77777777" w:rsidR="00E919F3" w:rsidRPr="00E919F3" w:rsidRDefault="00E919F3" w:rsidP="00E919F3">
            <w:pPr>
              <w:tabs>
                <w:tab w:val="clear" w:pos="567"/>
                <w:tab w:val="clear" w:pos="851"/>
                <w:tab w:val="clear" w:pos="1134"/>
                <w:tab w:val="clear" w:pos="1418"/>
                <w:tab w:val="clear" w:pos="1701"/>
              </w:tabs>
            </w:pPr>
            <w:r w:rsidRPr="00E919F3">
              <w:t>CR to 23.501 on UDICOM (Rel-16)</w:t>
            </w:r>
          </w:p>
        </w:tc>
        <w:tc>
          <w:tcPr>
            <w:tcW w:w="2407" w:type="dxa"/>
          </w:tcPr>
          <w:p w14:paraId="29C9C642"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3CC78D0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C60A5D8" w14:textId="77777777" w:rsidTr="00E919F3">
        <w:tc>
          <w:tcPr>
            <w:tcW w:w="884" w:type="dxa"/>
          </w:tcPr>
          <w:p w14:paraId="3356BFE9" w14:textId="77777777" w:rsidR="00E919F3" w:rsidRPr="00E919F3" w:rsidRDefault="00E919F3" w:rsidP="00E919F3">
            <w:pPr>
              <w:tabs>
                <w:tab w:val="clear" w:pos="567"/>
                <w:tab w:val="clear" w:pos="851"/>
                <w:tab w:val="clear" w:pos="1134"/>
                <w:tab w:val="clear" w:pos="1418"/>
                <w:tab w:val="clear" w:pos="1701"/>
              </w:tabs>
            </w:pPr>
            <w:r w:rsidRPr="00E919F3">
              <w:t>SP-200689</w:t>
            </w:r>
          </w:p>
        </w:tc>
        <w:tc>
          <w:tcPr>
            <w:tcW w:w="1239" w:type="dxa"/>
          </w:tcPr>
          <w:p w14:paraId="220D1B59"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BDEE6A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14416F2" w14:textId="77777777" w:rsidR="00E919F3" w:rsidRPr="00E919F3" w:rsidRDefault="00E919F3" w:rsidP="00E919F3">
            <w:pPr>
              <w:tabs>
                <w:tab w:val="clear" w:pos="567"/>
                <w:tab w:val="clear" w:pos="851"/>
                <w:tab w:val="clear" w:pos="1134"/>
                <w:tab w:val="clear" w:pos="1418"/>
                <w:tab w:val="clear" w:pos="1701"/>
              </w:tabs>
            </w:pPr>
            <w:r w:rsidRPr="00E919F3">
              <w:t>CR to 23.502 on xBDT (Rel-16)</w:t>
            </w:r>
          </w:p>
        </w:tc>
        <w:tc>
          <w:tcPr>
            <w:tcW w:w="2407" w:type="dxa"/>
          </w:tcPr>
          <w:p w14:paraId="0C312041"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53AF0506"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D226671" w14:textId="77777777" w:rsidTr="00E919F3">
        <w:tc>
          <w:tcPr>
            <w:tcW w:w="884" w:type="dxa"/>
          </w:tcPr>
          <w:p w14:paraId="22C75A8A" w14:textId="77777777" w:rsidR="00E919F3" w:rsidRPr="00E919F3" w:rsidRDefault="00E919F3" w:rsidP="00E919F3">
            <w:pPr>
              <w:tabs>
                <w:tab w:val="clear" w:pos="567"/>
                <w:tab w:val="clear" w:pos="851"/>
                <w:tab w:val="clear" w:pos="1134"/>
                <w:tab w:val="clear" w:pos="1418"/>
                <w:tab w:val="clear" w:pos="1701"/>
              </w:tabs>
            </w:pPr>
            <w:r w:rsidRPr="00E919F3">
              <w:t>SP-200690</w:t>
            </w:r>
          </w:p>
        </w:tc>
        <w:tc>
          <w:tcPr>
            <w:tcW w:w="1239" w:type="dxa"/>
          </w:tcPr>
          <w:p w14:paraId="54E91867" w14:textId="77777777" w:rsidR="00E919F3" w:rsidRPr="00E919F3" w:rsidRDefault="00E919F3" w:rsidP="00E919F3">
            <w:pPr>
              <w:tabs>
                <w:tab w:val="clear" w:pos="567"/>
                <w:tab w:val="clear" w:pos="851"/>
                <w:tab w:val="clear" w:pos="1134"/>
                <w:tab w:val="clear" w:pos="1418"/>
                <w:tab w:val="clear" w:pos="1701"/>
              </w:tabs>
            </w:pPr>
            <w:r w:rsidRPr="00E919F3">
              <w:t>SID REVISED</w:t>
            </w:r>
          </w:p>
        </w:tc>
        <w:tc>
          <w:tcPr>
            <w:tcW w:w="1406" w:type="dxa"/>
          </w:tcPr>
          <w:p w14:paraId="0D5A1112"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34D975C" w14:textId="77777777" w:rsidR="00E919F3" w:rsidRPr="00E919F3" w:rsidRDefault="00E919F3" w:rsidP="00E919F3">
            <w:pPr>
              <w:tabs>
                <w:tab w:val="clear" w:pos="567"/>
                <w:tab w:val="clear" w:pos="851"/>
                <w:tab w:val="clear" w:pos="1134"/>
                <w:tab w:val="clear" w:pos="1418"/>
                <w:tab w:val="clear" w:pos="1701"/>
              </w:tabs>
            </w:pPr>
            <w:r w:rsidRPr="00E919F3">
              <w:t>Revised SID: Architectural enhancements for 5G multicast-broadcast services.</w:t>
            </w:r>
          </w:p>
        </w:tc>
        <w:tc>
          <w:tcPr>
            <w:tcW w:w="2407" w:type="dxa"/>
          </w:tcPr>
          <w:p w14:paraId="62B48A9F" w14:textId="77777777" w:rsidR="00E919F3" w:rsidRPr="00E919F3" w:rsidRDefault="00E919F3" w:rsidP="00E919F3">
            <w:pPr>
              <w:tabs>
                <w:tab w:val="clear" w:pos="567"/>
                <w:tab w:val="clear" w:pos="851"/>
                <w:tab w:val="clear" w:pos="1134"/>
                <w:tab w:val="clear" w:pos="1418"/>
                <w:tab w:val="clear" w:pos="1701"/>
              </w:tabs>
            </w:pPr>
            <w:r w:rsidRPr="00E919F3">
              <w:t>SA WG2</w:t>
            </w:r>
          </w:p>
        </w:tc>
        <w:tc>
          <w:tcPr>
            <w:tcW w:w="2275" w:type="dxa"/>
          </w:tcPr>
          <w:p w14:paraId="4336ECAC"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2038DD6" w14:textId="77777777" w:rsidTr="00E919F3">
        <w:tc>
          <w:tcPr>
            <w:tcW w:w="884" w:type="dxa"/>
          </w:tcPr>
          <w:p w14:paraId="1BC0BC5E" w14:textId="77777777" w:rsidR="00E919F3" w:rsidRPr="00E919F3" w:rsidRDefault="00E919F3" w:rsidP="00E919F3">
            <w:pPr>
              <w:tabs>
                <w:tab w:val="clear" w:pos="567"/>
                <w:tab w:val="clear" w:pos="851"/>
                <w:tab w:val="clear" w:pos="1134"/>
                <w:tab w:val="clear" w:pos="1418"/>
                <w:tab w:val="clear" w:pos="1701"/>
              </w:tabs>
            </w:pPr>
            <w:r w:rsidRPr="00E919F3">
              <w:t>SP-200701</w:t>
            </w:r>
          </w:p>
        </w:tc>
        <w:tc>
          <w:tcPr>
            <w:tcW w:w="1239" w:type="dxa"/>
          </w:tcPr>
          <w:p w14:paraId="4C072848"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9A12C98"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738A646" w14:textId="77777777" w:rsidR="00E919F3" w:rsidRPr="00E919F3" w:rsidRDefault="00E919F3" w:rsidP="00E919F3">
            <w:pPr>
              <w:tabs>
                <w:tab w:val="clear" w:pos="567"/>
                <w:tab w:val="clear" w:pos="851"/>
                <w:tab w:val="clear" w:pos="1134"/>
                <w:tab w:val="clear" w:pos="1418"/>
                <w:tab w:val="clear" w:pos="1701"/>
              </w:tabs>
            </w:pPr>
            <w:r w:rsidRPr="00E919F3">
              <w:t>Rel-16 CRs on TEI</w:t>
            </w:r>
          </w:p>
        </w:tc>
        <w:tc>
          <w:tcPr>
            <w:tcW w:w="2407" w:type="dxa"/>
          </w:tcPr>
          <w:p w14:paraId="634FAA36"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0241D13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226F305" w14:textId="77777777" w:rsidTr="00E919F3">
        <w:tc>
          <w:tcPr>
            <w:tcW w:w="884" w:type="dxa"/>
          </w:tcPr>
          <w:p w14:paraId="4D650B55" w14:textId="77777777" w:rsidR="00E919F3" w:rsidRPr="00E919F3" w:rsidRDefault="00E919F3" w:rsidP="00E919F3">
            <w:pPr>
              <w:tabs>
                <w:tab w:val="clear" w:pos="567"/>
                <w:tab w:val="clear" w:pos="851"/>
                <w:tab w:val="clear" w:pos="1134"/>
                <w:tab w:val="clear" w:pos="1418"/>
                <w:tab w:val="clear" w:pos="1701"/>
              </w:tabs>
            </w:pPr>
            <w:r w:rsidRPr="00E919F3">
              <w:t>SP-200702</w:t>
            </w:r>
          </w:p>
        </w:tc>
        <w:tc>
          <w:tcPr>
            <w:tcW w:w="1239" w:type="dxa"/>
          </w:tcPr>
          <w:p w14:paraId="38709C63"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32C5A0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785C29C" w14:textId="77777777" w:rsidR="00E919F3" w:rsidRPr="00E919F3" w:rsidRDefault="00E919F3" w:rsidP="00E919F3">
            <w:pPr>
              <w:tabs>
                <w:tab w:val="clear" w:pos="567"/>
                <w:tab w:val="clear" w:pos="851"/>
                <w:tab w:val="clear" w:pos="1134"/>
                <w:tab w:val="clear" w:pos="1418"/>
                <w:tab w:val="clear" w:pos="1701"/>
              </w:tabs>
            </w:pPr>
            <w:r w:rsidRPr="00E919F3">
              <w:t xml:space="preserve">Rel-15 CRs on Security Assurance Specification for </w:t>
            </w:r>
            <w:proofErr w:type="spellStart"/>
            <w:r w:rsidRPr="00E919F3">
              <w:t>eNB</w:t>
            </w:r>
            <w:proofErr w:type="spellEnd"/>
            <w:r w:rsidRPr="00E919F3">
              <w:t xml:space="preserve"> network product class</w:t>
            </w:r>
          </w:p>
        </w:tc>
        <w:tc>
          <w:tcPr>
            <w:tcW w:w="2407" w:type="dxa"/>
          </w:tcPr>
          <w:p w14:paraId="1187CA3E"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216671C2"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F3A6866" w14:textId="77777777" w:rsidTr="00E919F3">
        <w:tc>
          <w:tcPr>
            <w:tcW w:w="884" w:type="dxa"/>
          </w:tcPr>
          <w:p w14:paraId="5B45F4F6" w14:textId="77777777" w:rsidR="00E919F3" w:rsidRPr="00E919F3" w:rsidRDefault="00E919F3" w:rsidP="00E919F3">
            <w:pPr>
              <w:tabs>
                <w:tab w:val="clear" w:pos="567"/>
                <w:tab w:val="clear" w:pos="851"/>
                <w:tab w:val="clear" w:pos="1134"/>
                <w:tab w:val="clear" w:pos="1418"/>
                <w:tab w:val="clear" w:pos="1701"/>
              </w:tabs>
            </w:pPr>
            <w:r w:rsidRPr="00E919F3">
              <w:t>SP-200703</w:t>
            </w:r>
          </w:p>
        </w:tc>
        <w:tc>
          <w:tcPr>
            <w:tcW w:w="1239" w:type="dxa"/>
          </w:tcPr>
          <w:p w14:paraId="25D35BCF"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875D0E4"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ADB999D" w14:textId="77777777" w:rsidR="00E919F3" w:rsidRPr="00E919F3" w:rsidRDefault="00E919F3" w:rsidP="00E919F3">
            <w:pPr>
              <w:tabs>
                <w:tab w:val="clear" w:pos="567"/>
                <w:tab w:val="clear" w:pos="851"/>
                <w:tab w:val="clear" w:pos="1134"/>
                <w:tab w:val="clear" w:pos="1418"/>
                <w:tab w:val="clear" w:pos="1701"/>
              </w:tabs>
            </w:pPr>
            <w:r w:rsidRPr="00E919F3">
              <w:t>Rel-16 CRs on Security Assurance Specification for 5G</w:t>
            </w:r>
          </w:p>
        </w:tc>
        <w:tc>
          <w:tcPr>
            <w:tcW w:w="2407" w:type="dxa"/>
          </w:tcPr>
          <w:p w14:paraId="75A0ED41"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39BAD2EC"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5EC9F32" w14:textId="77777777" w:rsidTr="00E919F3">
        <w:tc>
          <w:tcPr>
            <w:tcW w:w="884" w:type="dxa"/>
          </w:tcPr>
          <w:p w14:paraId="0EC3E188" w14:textId="77777777" w:rsidR="00E919F3" w:rsidRPr="00E919F3" w:rsidRDefault="00E919F3" w:rsidP="00E919F3">
            <w:pPr>
              <w:tabs>
                <w:tab w:val="clear" w:pos="567"/>
                <w:tab w:val="clear" w:pos="851"/>
                <w:tab w:val="clear" w:pos="1134"/>
                <w:tab w:val="clear" w:pos="1418"/>
                <w:tab w:val="clear" w:pos="1701"/>
              </w:tabs>
            </w:pPr>
            <w:r w:rsidRPr="00E919F3">
              <w:t>SP-200707</w:t>
            </w:r>
          </w:p>
        </w:tc>
        <w:tc>
          <w:tcPr>
            <w:tcW w:w="1239" w:type="dxa"/>
          </w:tcPr>
          <w:p w14:paraId="0BAFD508"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38C5757"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9FF90BA" w14:textId="77777777" w:rsidR="00E919F3" w:rsidRPr="00E919F3" w:rsidRDefault="00E919F3" w:rsidP="00E919F3">
            <w:pPr>
              <w:tabs>
                <w:tab w:val="clear" w:pos="567"/>
                <w:tab w:val="clear" w:pos="851"/>
                <w:tab w:val="clear" w:pos="1134"/>
                <w:tab w:val="clear" w:pos="1418"/>
                <w:tab w:val="clear" w:pos="1701"/>
              </w:tabs>
            </w:pPr>
            <w:r w:rsidRPr="00E919F3">
              <w:t>Rel-16 CRs on Security for IAB</w:t>
            </w:r>
          </w:p>
        </w:tc>
        <w:tc>
          <w:tcPr>
            <w:tcW w:w="2407" w:type="dxa"/>
          </w:tcPr>
          <w:p w14:paraId="0C600D9C"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5BF6CB93"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F564BB6" w14:textId="77777777" w:rsidTr="00E919F3">
        <w:tc>
          <w:tcPr>
            <w:tcW w:w="884" w:type="dxa"/>
          </w:tcPr>
          <w:p w14:paraId="01A3FE03" w14:textId="77777777" w:rsidR="00E919F3" w:rsidRPr="00E919F3" w:rsidRDefault="00E919F3" w:rsidP="00E919F3">
            <w:pPr>
              <w:tabs>
                <w:tab w:val="clear" w:pos="567"/>
                <w:tab w:val="clear" w:pos="851"/>
                <w:tab w:val="clear" w:pos="1134"/>
                <w:tab w:val="clear" w:pos="1418"/>
                <w:tab w:val="clear" w:pos="1701"/>
              </w:tabs>
            </w:pPr>
            <w:r w:rsidRPr="00E919F3">
              <w:t>SP-200708</w:t>
            </w:r>
          </w:p>
        </w:tc>
        <w:tc>
          <w:tcPr>
            <w:tcW w:w="1239" w:type="dxa"/>
          </w:tcPr>
          <w:p w14:paraId="0B54591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DEA69F9"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4F057A6" w14:textId="77777777" w:rsidR="00E919F3" w:rsidRPr="00E919F3" w:rsidRDefault="00E919F3" w:rsidP="00E919F3">
            <w:pPr>
              <w:tabs>
                <w:tab w:val="clear" w:pos="567"/>
                <w:tab w:val="clear" w:pos="851"/>
                <w:tab w:val="clear" w:pos="1134"/>
                <w:tab w:val="clear" w:pos="1418"/>
                <w:tab w:val="clear" w:pos="1701"/>
              </w:tabs>
            </w:pPr>
            <w:r w:rsidRPr="00E919F3">
              <w:t>Rel-16 CRs on Authentication and key management for applications based on 3GPP credential in 5G</w:t>
            </w:r>
          </w:p>
        </w:tc>
        <w:tc>
          <w:tcPr>
            <w:tcW w:w="2407" w:type="dxa"/>
          </w:tcPr>
          <w:p w14:paraId="735F69E5"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2E6E7A4B"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773CC5A" w14:textId="77777777" w:rsidTr="00E919F3">
        <w:tc>
          <w:tcPr>
            <w:tcW w:w="884" w:type="dxa"/>
          </w:tcPr>
          <w:p w14:paraId="0CA3755D" w14:textId="77777777" w:rsidR="00E919F3" w:rsidRPr="00E919F3" w:rsidRDefault="00E919F3" w:rsidP="00E919F3">
            <w:pPr>
              <w:tabs>
                <w:tab w:val="clear" w:pos="567"/>
                <w:tab w:val="clear" w:pos="851"/>
                <w:tab w:val="clear" w:pos="1134"/>
                <w:tab w:val="clear" w:pos="1418"/>
                <w:tab w:val="clear" w:pos="1701"/>
              </w:tabs>
            </w:pPr>
            <w:r w:rsidRPr="00E919F3">
              <w:lastRenderedPageBreak/>
              <w:t>SP-200709</w:t>
            </w:r>
          </w:p>
        </w:tc>
        <w:tc>
          <w:tcPr>
            <w:tcW w:w="1239" w:type="dxa"/>
          </w:tcPr>
          <w:p w14:paraId="75DA2801"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D3DA98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19E2B03" w14:textId="77777777" w:rsidR="00E919F3" w:rsidRPr="00E919F3" w:rsidRDefault="00E919F3" w:rsidP="00E919F3">
            <w:pPr>
              <w:tabs>
                <w:tab w:val="clear" w:pos="567"/>
                <w:tab w:val="clear" w:pos="851"/>
                <w:tab w:val="clear" w:pos="1134"/>
                <w:tab w:val="clear" w:pos="1418"/>
                <w:tab w:val="clear" w:pos="1701"/>
              </w:tabs>
            </w:pPr>
            <w:r w:rsidRPr="00E919F3">
              <w:t>Rel-15 CRs on Security aspects of 5G System - Phase 1 batch 1</w:t>
            </w:r>
          </w:p>
        </w:tc>
        <w:tc>
          <w:tcPr>
            <w:tcW w:w="2407" w:type="dxa"/>
          </w:tcPr>
          <w:p w14:paraId="3BE4F30C"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594CEED8"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3ABFBF6" w14:textId="77777777" w:rsidTr="00E919F3">
        <w:tc>
          <w:tcPr>
            <w:tcW w:w="884" w:type="dxa"/>
          </w:tcPr>
          <w:p w14:paraId="30738A83" w14:textId="77777777" w:rsidR="00E919F3" w:rsidRPr="00E919F3" w:rsidRDefault="00E919F3" w:rsidP="00E919F3">
            <w:pPr>
              <w:tabs>
                <w:tab w:val="clear" w:pos="567"/>
                <w:tab w:val="clear" w:pos="851"/>
                <w:tab w:val="clear" w:pos="1134"/>
                <w:tab w:val="clear" w:pos="1418"/>
                <w:tab w:val="clear" w:pos="1701"/>
              </w:tabs>
            </w:pPr>
            <w:r w:rsidRPr="00E919F3">
              <w:t>SP-200710</w:t>
            </w:r>
          </w:p>
        </w:tc>
        <w:tc>
          <w:tcPr>
            <w:tcW w:w="1239" w:type="dxa"/>
          </w:tcPr>
          <w:p w14:paraId="5B959A21"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546DC53"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A7F2B0D" w14:textId="77777777" w:rsidR="00E919F3" w:rsidRPr="00E919F3" w:rsidRDefault="00E919F3" w:rsidP="00E919F3">
            <w:pPr>
              <w:tabs>
                <w:tab w:val="clear" w:pos="567"/>
                <w:tab w:val="clear" w:pos="851"/>
                <w:tab w:val="clear" w:pos="1134"/>
                <w:tab w:val="clear" w:pos="1418"/>
                <w:tab w:val="clear" w:pos="1701"/>
              </w:tabs>
            </w:pPr>
            <w:r w:rsidRPr="00E919F3">
              <w:t>Rel-16 CRs on User Plane Gateway Function for Inter-PLMN Security</w:t>
            </w:r>
          </w:p>
        </w:tc>
        <w:tc>
          <w:tcPr>
            <w:tcW w:w="2407" w:type="dxa"/>
          </w:tcPr>
          <w:p w14:paraId="5BA375D3"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28EC134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3E41754" w14:textId="77777777" w:rsidTr="00E919F3">
        <w:tc>
          <w:tcPr>
            <w:tcW w:w="884" w:type="dxa"/>
          </w:tcPr>
          <w:p w14:paraId="77EDC130" w14:textId="77777777" w:rsidR="00E919F3" w:rsidRPr="00E919F3" w:rsidRDefault="00E919F3" w:rsidP="00E919F3">
            <w:pPr>
              <w:tabs>
                <w:tab w:val="clear" w:pos="567"/>
                <w:tab w:val="clear" w:pos="851"/>
                <w:tab w:val="clear" w:pos="1134"/>
                <w:tab w:val="clear" w:pos="1418"/>
                <w:tab w:val="clear" w:pos="1701"/>
              </w:tabs>
            </w:pPr>
            <w:r w:rsidRPr="00E919F3">
              <w:t>SP-200711</w:t>
            </w:r>
          </w:p>
        </w:tc>
        <w:tc>
          <w:tcPr>
            <w:tcW w:w="1239" w:type="dxa"/>
          </w:tcPr>
          <w:p w14:paraId="771950CF"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13E1780"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6185E8B" w14:textId="77777777" w:rsidR="00E919F3" w:rsidRPr="00E919F3" w:rsidRDefault="00E919F3" w:rsidP="00E919F3">
            <w:pPr>
              <w:tabs>
                <w:tab w:val="clear" w:pos="567"/>
                <w:tab w:val="clear" w:pos="851"/>
                <w:tab w:val="clear" w:pos="1134"/>
                <w:tab w:val="clear" w:pos="1418"/>
                <w:tab w:val="clear" w:pos="1701"/>
              </w:tabs>
            </w:pPr>
            <w:r w:rsidRPr="00E919F3">
              <w:t>Rel-16 CRs for Study on Security Aspects of 3GPP support for Advanced V2X Services</w:t>
            </w:r>
          </w:p>
        </w:tc>
        <w:tc>
          <w:tcPr>
            <w:tcW w:w="2407" w:type="dxa"/>
          </w:tcPr>
          <w:p w14:paraId="4FEFDA8E"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3FA04E2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2C15E21" w14:textId="77777777" w:rsidTr="00E919F3">
        <w:tc>
          <w:tcPr>
            <w:tcW w:w="884" w:type="dxa"/>
          </w:tcPr>
          <w:p w14:paraId="605F921C" w14:textId="77777777" w:rsidR="00E919F3" w:rsidRPr="00E919F3" w:rsidRDefault="00E919F3" w:rsidP="00E919F3">
            <w:pPr>
              <w:tabs>
                <w:tab w:val="clear" w:pos="567"/>
                <w:tab w:val="clear" w:pos="851"/>
                <w:tab w:val="clear" w:pos="1134"/>
                <w:tab w:val="clear" w:pos="1418"/>
                <w:tab w:val="clear" w:pos="1701"/>
              </w:tabs>
            </w:pPr>
            <w:r w:rsidRPr="00E919F3">
              <w:t>SP-200712</w:t>
            </w:r>
          </w:p>
        </w:tc>
        <w:tc>
          <w:tcPr>
            <w:tcW w:w="1239" w:type="dxa"/>
          </w:tcPr>
          <w:p w14:paraId="4D751689"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FEE61D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72CF177" w14:textId="77777777" w:rsidR="00E919F3" w:rsidRPr="00E919F3" w:rsidRDefault="00E919F3" w:rsidP="00E919F3">
            <w:pPr>
              <w:tabs>
                <w:tab w:val="clear" w:pos="567"/>
                <w:tab w:val="clear" w:pos="851"/>
                <w:tab w:val="clear" w:pos="1134"/>
                <w:tab w:val="clear" w:pos="1418"/>
                <w:tab w:val="clear" w:pos="1701"/>
              </w:tabs>
            </w:pPr>
            <w:r w:rsidRPr="00E919F3">
              <w:t xml:space="preserve">Rel-16 CRs </w:t>
            </w:r>
            <w:proofErr w:type="spellStart"/>
            <w:r w:rsidRPr="00E919F3">
              <w:t>onStudy</w:t>
            </w:r>
            <w:proofErr w:type="spellEnd"/>
            <w:r w:rsidRPr="00E919F3">
              <w:t xml:space="preserve"> on Security Aspects of the 5G Service Based Architecture</w:t>
            </w:r>
          </w:p>
        </w:tc>
        <w:tc>
          <w:tcPr>
            <w:tcW w:w="2407" w:type="dxa"/>
          </w:tcPr>
          <w:p w14:paraId="32383314"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310C5FBB"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6C7C806A" w14:textId="77777777" w:rsidTr="00E919F3">
        <w:tc>
          <w:tcPr>
            <w:tcW w:w="884" w:type="dxa"/>
          </w:tcPr>
          <w:p w14:paraId="0F44DF9F" w14:textId="77777777" w:rsidR="00E919F3" w:rsidRPr="00E919F3" w:rsidRDefault="00E919F3" w:rsidP="00E919F3">
            <w:pPr>
              <w:tabs>
                <w:tab w:val="clear" w:pos="567"/>
                <w:tab w:val="clear" w:pos="851"/>
                <w:tab w:val="clear" w:pos="1134"/>
                <w:tab w:val="clear" w:pos="1418"/>
                <w:tab w:val="clear" w:pos="1701"/>
              </w:tabs>
            </w:pPr>
            <w:r w:rsidRPr="00E919F3">
              <w:t>SP-200713</w:t>
            </w:r>
          </w:p>
        </w:tc>
        <w:tc>
          <w:tcPr>
            <w:tcW w:w="1239" w:type="dxa"/>
          </w:tcPr>
          <w:p w14:paraId="6043A31D"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DD56CE6"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FBF7379" w14:textId="77777777" w:rsidR="00E919F3" w:rsidRPr="00E919F3" w:rsidRDefault="00E919F3" w:rsidP="00E919F3">
            <w:pPr>
              <w:tabs>
                <w:tab w:val="clear" w:pos="567"/>
                <w:tab w:val="clear" w:pos="851"/>
                <w:tab w:val="clear" w:pos="1134"/>
                <w:tab w:val="clear" w:pos="1418"/>
                <w:tab w:val="clear" w:pos="1701"/>
              </w:tabs>
            </w:pPr>
            <w:r w:rsidRPr="00E919F3">
              <w:t>Rel-16 CRs on Study on evolution of Cellular IoT security for the 5G System</w:t>
            </w:r>
          </w:p>
        </w:tc>
        <w:tc>
          <w:tcPr>
            <w:tcW w:w="2407" w:type="dxa"/>
          </w:tcPr>
          <w:p w14:paraId="0EBD9A1D"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1ACE0402"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006D65C" w14:textId="77777777" w:rsidTr="00E919F3">
        <w:tc>
          <w:tcPr>
            <w:tcW w:w="884" w:type="dxa"/>
          </w:tcPr>
          <w:p w14:paraId="7F574B7B" w14:textId="77777777" w:rsidR="00E919F3" w:rsidRPr="00E919F3" w:rsidRDefault="00E919F3" w:rsidP="00E919F3">
            <w:pPr>
              <w:tabs>
                <w:tab w:val="clear" w:pos="567"/>
                <w:tab w:val="clear" w:pos="851"/>
                <w:tab w:val="clear" w:pos="1134"/>
                <w:tab w:val="clear" w:pos="1418"/>
                <w:tab w:val="clear" w:pos="1701"/>
              </w:tabs>
            </w:pPr>
            <w:r w:rsidRPr="00E919F3">
              <w:t>SP-200714</w:t>
            </w:r>
          </w:p>
        </w:tc>
        <w:tc>
          <w:tcPr>
            <w:tcW w:w="1239" w:type="dxa"/>
          </w:tcPr>
          <w:p w14:paraId="52F799F4"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FDA119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BE2840E" w14:textId="77777777" w:rsidR="00E919F3" w:rsidRPr="00E919F3" w:rsidRDefault="00E919F3" w:rsidP="00E919F3">
            <w:pPr>
              <w:tabs>
                <w:tab w:val="clear" w:pos="567"/>
                <w:tab w:val="clear" w:pos="851"/>
                <w:tab w:val="clear" w:pos="1134"/>
                <w:tab w:val="clear" w:pos="1418"/>
                <w:tab w:val="clear" w:pos="1701"/>
              </w:tabs>
            </w:pPr>
            <w:r w:rsidRPr="00E919F3">
              <w:t>Rel-13 CRs on Enhancements to WEBRTC interoperability</w:t>
            </w:r>
          </w:p>
        </w:tc>
        <w:tc>
          <w:tcPr>
            <w:tcW w:w="2407" w:type="dxa"/>
          </w:tcPr>
          <w:p w14:paraId="6BF10CFC"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198C2226"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A6122A0" w14:textId="77777777" w:rsidTr="00E919F3">
        <w:tc>
          <w:tcPr>
            <w:tcW w:w="884" w:type="dxa"/>
          </w:tcPr>
          <w:p w14:paraId="115A5700" w14:textId="77777777" w:rsidR="00E919F3" w:rsidRPr="00E919F3" w:rsidRDefault="00E919F3" w:rsidP="00E919F3">
            <w:pPr>
              <w:tabs>
                <w:tab w:val="clear" w:pos="567"/>
                <w:tab w:val="clear" w:pos="851"/>
                <w:tab w:val="clear" w:pos="1134"/>
                <w:tab w:val="clear" w:pos="1418"/>
                <w:tab w:val="clear" w:pos="1701"/>
              </w:tabs>
            </w:pPr>
            <w:r w:rsidRPr="00E919F3">
              <w:t>SP-200715</w:t>
            </w:r>
          </w:p>
        </w:tc>
        <w:tc>
          <w:tcPr>
            <w:tcW w:w="1239" w:type="dxa"/>
          </w:tcPr>
          <w:p w14:paraId="51C84ABB"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0BE7B676"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34F8E21" w14:textId="77777777" w:rsidR="00E919F3" w:rsidRPr="00E919F3" w:rsidRDefault="00E919F3" w:rsidP="00E919F3">
            <w:pPr>
              <w:tabs>
                <w:tab w:val="clear" w:pos="567"/>
                <w:tab w:val="clear" w:pos="851"/>
                <w:tab w:val="clear" w:pos="1134"/>
                <w:tab w:val="clear" w:pos="1418"/>
                <w:tab w:val="clear" w:pos="1701"/>
              </w:tabs>
            </w:pPr>
            <w:r w:rsidRPr="00E919F3">
              <w:t>Rel-16 CRs on Security aspects of SEAL</w:t>
            </w:r>
          </w:p>
        </w:tc>
        <w:tc>
          <w:tcPr>
            <w:tcW w:w="2407" w:type="dxa"/>
          </w:tcPr>
          <w:p w14:paraId="2E0C69D9"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2D4565DA"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B86C043" w14:textId="77777777" w:rsidTr="00E919F3">
        <w:tc>
          <w:tcPr>
            <w:tcW w:w="884" w:type="dxa"/>
          </w:tcPr>
          <w:p w14:paraId="5B7A4A6F" w14:textId="77777777" w:rsidR="00E919F3" w:rsidRPr="00E919F3" w:rsidRDefault="00E919F3" w:rsidP="00E919F3">
            <w:pPr>
              <w:tabs>
                <w:tab w:val="clear" w:pos="567"/>
                <w:tab w:val="clear" w:pos="851"/>
                <w:tab w:val="clear" w:pos="1134"/>
                <w:tab w:val="clear" w:pos="1418"/>
                <w:tab w:val="clear" w:pos="1701"/>
              </w:tabs>
            </w:pPr>
            <w:r w:rsidRPr="00E919F3">
              <w:t>SP-200716</w:t>
            </w:r>
          </w:p>
        </w:tc>
        <w:tc>
          <w:tcPr>
            <w:tcW w:w="1239" w:type="dxa"/>
          </w:tcPr>
          <w:p w14:paraId="7D867D41"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B802D43"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F55268C" w14:textId="77777777" w:rsidR="00E919F3" w:rsidRPr="00E919F3" w:rsidRDefault="00E919F3" w:rsidP="00E919F3">
            <w:pPr>
              <w:tabs>
                <w:tab w:val="clear" w:pos="567"/>
                <w:tab w:val="clear" w:pos="851"/>
                <w:tab w:val="clear" w:pos="1134"/>
                <w:tab w:val="clear" w:pos="1418"/>
                <w:tab w:val="clear" w:pos="1701"/>
              </w:tabs>
            </w:pPr>
            <w:r w:rsidRPr="00E919F3">
              <w:t>Rel-16 CRs on  Security aspects of Enhanced Network Slicing</w:t>
            </w:r>
          </w:p>
        </w:tc>
        <w:tc>
          <w:tcPr>
            <w:tcW w:w="2407" w:type="dxa"/>
          </w:tcPr>
          <w:p w14:paraId="30B4C671"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222DA103"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66690CD9" w14:textId="77777777" w:rsidTr="00E919F3">
        <w:tc>
          <w:tcPr>
            <w:tcW w:w="884" w:type="dxa"/>
          </w:tcPr>
          <w:p w14:paraId="0B8AB1D2" w14:textId="77777777" w:rsidR="00E919F3" w:rsidRPr="00E919F3" w:rsidRDefault="00E919F3" w:rsidP="00E919F3">
            <w:pPr>
              <w:tabs>
                <w:tab w:val="clear" w:pos="567"/>
                <w:tab w:val="clear" w:pos="851"/>
                <w:tab w:val="clear" w:pos="1134"/>
                <w:tab w:val="clear" w:pos="1418"/>
                <w:tab w:val="clear" w:pos="1701"/>
              </w:tabs>
            </w:pPr>
            <w:r w:rsidRPr="00E919F3">
              <w:t>SP-200719</w:t>
            </w:r>
          </w:p>
        </w:tc>
        <w:tc>
          <w:tcPr>
            <w:tcW w:w="1239" w:type="dxa"/>
          </w:tcPr>
          <w:p w14:paraId="62D472D8" w14:textId="77777777" w:rsidR="00E919F3" w:rsidRPr="00E919F3" w:rsidRDefault="00E919F3" w:rsidP="00E919F3">
            <w:pPr>
              <w:tabs>
                <w:tab w:val="clear" w:pos="567"/>
                <w:tab w:val="clear" w:pos="851"/>
                <w:tab w:val="clear" w:pos="1134"/>
                <w:tab w:val="clear" w:pos="1418"/>
                <w:tab w:val="clear" w:pos="1701"/>
              </w:tabs>
            </w:pPr>
            <w:r w:rsidRPr="00E919F3">
              <w:t>WID NEW</w:t>
            </w:r>
          </w:p>
        </w:tc>
        <w:tc>
          <w:tcPr>
            <w:tcW w:w="1406" w:type="dxa"/>
          </w:tcPr>
          <w:p w14:paraId="0B46B318"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2516567" w14:textId="77777777" w:rsidR="00E919F3" w:rsidRPr="00E919F3" w:rsidRDefault="00E919F3" w:rsidP="00E919F3">
            <w:pPr>
              <w:tabs>
                <w:tab w:val="clear" w:pos="567"/>
                <w:tab w:val="clear" w:pos="851"/>
                <w:tab w:val="clear" w:pos="1134"/>
                <w:tab w:val="clear" w:pos="1418"/>
                <w:tab w:val="clear" w:pos="1701"/>
              </w:tabs>
            </w:pPr>
            <w:r w:rsidRPr="00E919F3">
              <w:t>New WID on UPIP support in 5GS.</w:t>
            </w:r>
          </w:p>
        </w:tc>
        <w:tc>
          <w:tcPr>
            <w:tcW w:w="2407" w:type="dxa"/>
          </w:tcPr>
          <w:p w14:paraId="77ABF768"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1B3F4C9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B6A1C95" w14:textId="77777777" w:rsidTr="00E919F3">
        <w:tc>
          <w:tcPr>
            <w:tcW w:w="884" w:type="dxa"/>
          </w:tcPr>
          <w:p w14:paraId="671EC72F" w14:textId="77777777" w:rsidR="00E919F3" w:rsidRPr="00E919F3" w:rsidRDefault="00E919F3" w:rsidP="00E919F3">
            <w:pPr>
              <w:tabs>
                <w:tab w:val="clear" w:pos="567"/>
                <w:tab w:val="clear" w:pos="851"/>
                <w:tab w:val="clear" w:pos="1134"/>
                <w:tab w:val="clear" w:pos="1418"/>
                <w:tab w:val="clear" w:pos="1701"/>
              </w:tabs>
            </w:pPr>
            <w:r w:rsidRPr="00E919F3">
              <w:t>SP-200720</w:t>
            </w:r>
          </w:p>
        </w:tc>
        <w:tc>
          <w:tcPr>
            <w:tcW w:w="1239" w:type="dxa"/>
          </w:tcPr>
          <w:p w14:paraId="22CC3490" w14:textId="77777777" w:rsidR="00E919F3" w:rsidRPr="00E919F3" w:rsidRDefault="00E919F3" w:rsidP="00E919F3">
            <w:pPr>
              <w:tabs>
                <w:tab w:val="clear" w:pos="567"/>
                <w:tab w:val="clear" w:pos="851"/>
                <w:tab w:val="clear" w:pos="1134"/>
                <w:tab w:val="clear" w:pos="1418"/>
                <w:tab w:val="clear" w:pos="1701"/>
              </w:tabs>
            </w:pPr>
            <w:r w:rsidRPr="00E919F3">
              <w:t>WID NEW</w:t>
            </w:r>
          </w:p>
        </w:tc>
        <w:tc>
          <w:tcPr>
            <w:tcW w:w="1406" w:type="dxa"/>
          </w:tcPr>
          <w:p w14:paraId="0F092DA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E2992D2" w14:textId="77777777" w:rsidR="00E919F3" w:rsidRPr="00E919F3" w:rsidRDefault="00E919F3" w:rsidP="00E919F3">
            <w:pPr>
              <w:tabs>
                <w:tab w:val="clear" w:pos="567"/>
                <w:tab w:val="clear" w:pos="851"/>
                <w:tab w:val="clear" w:pos="1134"/>
                <w:tab w:val="clear" w:pos="1418"/>
                <w:tab w:val="clear" w:pos="1701"/>
              </w:tabs>
            </w:pPr>
            <w:r w:rsidRPr="00E919F3">
              <w:t>New WID on Security Assurance Specification for Network Slice-Specific Authentication and Authorization Function (NSSAAF).</w:t>
            </w:r>
          </w:p>
        </w:tc>
        <w:tc>
          <w:tcPr>
            <w:tcW w:w="2407" w:type="dxa"/>
          </w:tcPr>
          <w:p w14:paraId="4BF267BE"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2D82BBC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0BE7118" w14:textId="77777777" w:rsidTr="00E919F3">
        <w:tc>
          <w:tcPr>
            <w:tcW w:w="884" w:type="dxa"/>
          </w:tcPr>
          <w:p w14:paraId="00D73375" w14:textId="77777777" w:rsidR="00E919F3" w:rsidRPr="00E919F3" w:rsidRDefault="00E919F3" w:rsidP="00E919F3">
            <w:pPr>
              <w:tabs>
                <w:tab w:val="clear" w:pos="567"/>
                <w:tab w:val="clear" w:pos="851"/>
                <w:tab w:val="clear" w:pos="1134"/>
                <w:tab w:val="clear" w:pos="1418"/>
                <w:tab w:val="clear" w:pos="1701"/>
              </w:tabs>
            </w:pPr>
            <w:r w:rsidRPr="00E919F3">
              <w:t>SP-200721</w:t>
            </w:r>
          </w:p>
        </w:tc>
        <w:tc>
          <w:tcPr>
            <w:tcW w:w="1239" w:type="dxa"/>
          </w:tcPr>
          <w:p w14:paraId="5ADDD33D" w14:textId="77777777" w:rsidR="00E919F3" w:rsidRPr="00E919F3" w:rsidRDefault="00E919F3" w:rsidP="00E919F3">
            <w:pPr>
              <w:tabs>
                <w:tab w:val="clear" w:pos="567"/>
                <w:tab w:val="clear" w:pos="851"/>
                <w:tab w:val="clear" w:pos="1134"/>
                <w:tab w:val="clear" w:pos="1418"/>
                <w:tab w:val="clear" w:pos="1701"/>
              </w:tabs>
            </w:pPr>
            <w:r w:rsidRPr="00E919F3">
              <w:t>SID NEW</w:t>
            </w:r>
          </w:p>
        </w:tc>
        <w:tc>
          <w:tcPr>
            <w:tcW w:w="1406" w:type="dxa"/>
          </w:tcPr>
          <w:p w14:paraId="0AFDACC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0DAC0B0" w14:textId="77777777" w:rsidR="00E919F3" w:rsidRPr="00E919F3" w:rsidRDefault="00E919F3" w:rsidP="00E919F3">
            <w:pPr>
              <w:tabs>
                <w:tab w:val="clear" w:pos="567"/>
                <w:tab w:val="clear" w:pos="851"/>
                <w:tab w:val="clear" w:pos="1134"/>
                <w:tab w:val="clear" w:pos="1418"/>
                <w:tab w:val="clear" w:pos="1701"/>
              </w:tabs>
            </w:pPr>
            <w:r w:rsidRPr="00E919F3">
              <w:t>New study on the security of AMF re-allocation.</w:t>
            </w:r>
          </w:p>
        </w:tc>
        <w:tc>
          <w:tcPr>
            <w:tcW w:w="2407" w:type="dxa"/>
          </w:tcPr>
          <w:p w14:paraId="231EEAB8"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741F52F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92C2A32" w14:textId="77777777" w:rsidTr="00E919F3">
        <w:tc>
          <w:tcPr>
            <w:tcW w:w="884" w:type="dxa"/>
          </w:tcPr>
          <w:p w14:paraId="55059BBB" w14:textId="77777777" w:rsidR="00E919F3" w:rsidRPr="00E919F3" w:rsidRDefault="00E919F3" w:rsidP="00E919F3">
            <w:pPr>
              <w:tabs>
                <w:tab w:val="clear" w:pos="567"/>
                <w:tab w:val="clear" w:pos="851"/>
                <w:tab w:val="clear" w:pos="1134"/>
                <w:tab w:val="clear" w:pos="1418"/>
                <w:tab w:val="clear" w:pos="1701"/>
              </w:tabs>
            </w:pPr>
            <w:r w:rsidRPr="00E919F3">
              <w:t>SP-200722</w:t>
            </w:r>
          </w:p>
        </w:tc>
        <w:tc>
          <w:tcPr>
            <w:tcW w:w="1239" w:type="dxa"/>
          </w:tcPr>
          <w:p w14:paraId="53343212" w14:textId="77777777" w:rsidR="00E919F3" w:rsidRPr="00E919F3" w:rsidRDefault="00E919F3" w:rsidP="00E919F3">
            <w:pPr>
              <w:tabs>
                <w:tab w:val="clear" w:pos="567"/>
                <w:tab w:val="clear" w:pos="851"/>
                <w:tab w:val="clear" w:pos="1134"/>
                <w:tab w:val="clear" w:pos="1418"/>
                <w:tab w:val="clear" w:pos="1701"/>
              </w:tabs>
            </w:pPr>
            <w:r w:rsidRPr="00E919F3">
              <w:t>SID NEW</w:t>
            </w:r>
          </w:p>
        </w:tc>
        <w:tc>
          <w:tcPr>
            <w:tcW w:w="1406" w:type="dxa"/>
          </w:tcPr>
          <w:p w14:paraId="1471ADE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829A786" w14:textId="77777777" w:rsidR="00E919F3" w:rsidRPr="00E919F3" w:rsidRDefault="00E919F3" w:rsidP="00E919F3">
            <w:pPr>
              <w:tabs>
                <w:tab w:val="clear" w:pos="567"/>
                <w:tab w:val="clear" w:pos="851"/>
                <w:tab w:val="clear" w:pos="1134"/>
                <w:tab w:val="clear" w:pos="1418"/>
                <w:tab w:val="clear" w:pos="1701"/>
              </w:tabs>
            </w:pPr>
            <w:r w:rsidRPr="00E919F3">
              <w:t>New SID on security aspects of enablers for Network Automation (eNA) for the 5G System (5GS) Phase 2.</w:t>
            </w:r>
          </w:p>
        </w:tc>
        <w:tc>
          <w:tcPr>
            <w:tcW w:w="2407" w:type="dxa"/>
          </w:tcPr>
          <w:p w14:paraId="210C9E64"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7C252C9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41D5C91" w14:textId="77777777" w:rsidTr="00E919F3">
        <w:tc>
          <w:tcPr>
            <w:tcW w:w="884" w:type="dxa"/>
          </w:tcPr>
          <w:p w14:paraId="6E5B8086" w14:textId="77777777" w:rsidR="00E919F3" w:rsidRPr="00E919F3" w:rsidRDefault="00E919F3" w:rsidP="00E919F3">
            <w:pPr>
              <w:tabs>
                <w:tab w:val="clear" w:pos="567"/>
                <w:tab w:val="clear" w:pos="851"/>
                <w:tab w:val="clear" w:pos="1134"/>
                <w:tab w:val="clear" w:pos="1418"/>
                <w:tab w:val="clear" w:pos="1701"/>
              </w:tabs>
            </w:pPr>
            <w:r w:rsidRPr="00E919F3">
              <w:t>SP-200723</w:t>
            </w:r>
          </w:p>
        </w:tc>
        <w:tc>
          <w:tcPr>
            <w:tcW w:w="1239" w:type="dxa"/>
          </w:tcPr>
          <w:p w14:paraId="475E9601"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2AD91FD"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7C6406C" w14:textId="77777777" w:rsidR="00E919F3" w:rsidRPr="00E919F3" w:rsidRDefault="00E919F3" w:rsidP="00E919F3">
            <w:pPr>
              <w:tabs>
                <w:tab w:val="clear" w:pos="567"/>
                <w:tab w:val="clear" w:pos="851"/>
                <w:tab w:val="clear" w:pos="1134"/>
                <w:tab w:val="clear" w:pos="1418"/>
                <w:tab w:val="clear" w:pos="1701"/>
              </w:tabs>
            </w:pPr>
            <w:r w:rsidRPr="00E919F3">
              <w:t>Rel-16 CRs on Streaming trace reporting</w:t>
            </w:r>
          </w:p>
        </w:tc>
        <w:tc>
          <w:tcPr>
            <w:tcW w:w="2407" w:type="dxa"/>
          </w:tcPr>
          <w:p w14:paraId="7BA23AD5"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19B80826"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7AE88B2" w14:textId="77777777" w:rsidTr="00E919F3">
        <w:tc>
          <w:tcPr>
            <w:tcW w:w="884" w:type="dxa"/>
          </w:tcPr>
          <w:p w14:paraId="3574FA72" w14:textId="77777777" w:rsidR="00E919F3" w:rsidRPr="00E919F3" w:rsidRDefault="00E919F3" w:rsidP="00E919F3">
            <w:pPr>
              <w:tabs>
                <w:tab w:val="clear" w:pos="567"/>
                <w:tab w:val="clear" w:pos="851"/>
                <w:tab w:val="clear" w:pos="1134"/>
                <w:tab w:val="clear" w:pos="1418"/>
                <w:tab w:val="clear" w:pos="1701"/>
              </w:tabs>
            </w:pPr>
            <w:r w:rsidRPr="00E919F3">
              <w:t>SP-200724</w:t>
            </w:r>
          </w:p>
        </w:tc>
        <w:tc>
          <w:tcPr>
            <w:tcW w:w="1239" w:type="dxa"/>
          </w:tcPr>
          <w:p w14:paraId="63B8C419"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247E75F"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B83FDC1" w14:textId="77777777" w:rsidR="00E919F3" w:rsidRPr="00E919F3" w:rsidRDefault="00E919F3" w:rsidP="00E919F3">
            <w:pPr>
              <w:tabs>
                <w:tab w:val="clear" w:pos="567"/>
                <w:tab w:val="clear" w:pos="851"/>
                <w:tab w:val="clear" w:pos="1134"/>
                <w:tab w:val="clear" w:pos="1418"/>
                <w:tab w:val="clear" w:pos="1701"/>
              </w:tabs>
            </w:pPr>
            <w:r w:rsidRPr="00E919F3">
              <w:t>Rel-16 CRs on TEI</w:t>
            </w:r>
          </w:p>
        </w:tc>
        <w:tc>
          <w:tcPr>
            <w:tcW w:w="2407" w:type="dxa"/>
          </w:tcPr>
          <w:p w14:paraId="71AAB192"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3C6B33C9"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E901ABF" w14:textId="77777777" w:rsidTr="00E919F3">
        <w:tc>
          <w:tcPr>
            <w:tcW w:w="884" w:type="dxa"/>
          </w:tcPr>
          <w:p w14:paraId="7DBF1D54" w14:textId="77777777" w:rsidR="00E919F3" w:rsidRPr="00E919F3" w:rsidRDefault="00E919F3" w:rsidP="00E919F3">
            <w:pPr>
              <w:tabs>
                <w:tab w:val="clear" w:pos="567"/>
                <w:tab w:val="clear" w:pos="851"/>
                <w:tab w:val="clear" w:pos="1134"/>
                <w:tab w:val="clear" w:pos="1418"/>
                <w:tab w:val="clear" w:pos="1701"/>
              </w:tabs>
            </w:pPr>
            <w:r w:rsidRPr="00E919F3">
              <w:t>SP-200725</w:t>
            </w:r>
          </w:p>
        </w:tc>
        <w:tc>
          <w:tcPr>
            <w:tcW w:w="1239" w:type="dxa"/>
          </w:tcPr>
          <w:p w14:paraId="27D52BB5"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7FA92E6"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2E25AB9" w14:textId="77777777" w:rsidR="00E919F3" w:rsidRPr="00E919F3" w:rsidRDefault="00E919F3" w:rsidP="00E919F3">
            <w:pPr>
              <w:tabs>
                <w:tab w:val="clear" w:pos="567"/>
                <w:tab w:val="clear" w:pos="851"/>
                <w:tab w:val="clear" w:pos="1134"/>
                <w:tab w:val="clear" w:pos="1418"/>
                <w:tab w:val="clear" w:pos="1701"/>
              </w:tabs>
            </w:pPr>
            <w:r w:rsidRPr="00E919F3">
              <w:t>Rel-15 CRs on TEI</w:t>
            </w:r>
          </w:p>
        </w:tc>
        <w:tc>
          <w:tcPr>
            <w:tcW w:w="2407" w:type="dxa"/>
          </w:tcPr>
          <w:p w14:paraId="60BF2487"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1FE92729"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E658536" w14:textId="77777777" w:rsidTr="00E919F3">
        <w:tc>
          <w:tcPr>
            <w:tcW w:w="884" w:type="dxa"/>
          </w:tcPr>
          <w:p w14:paraId="095EFCD6" w14:textId="77777777" w:rsidR="00E919F3" w:rsidRPr="00E919F3" w:rsidRDefault="00E919F3" w:rsidP="00E919F3">
            <w:pPr>
              <w:tabs>
                <w:tab w:val="clear" w:pos="567"/>
                <w:tab w:val="clear" w:pos="851"/>
                <w:tab w:val="clear" w:pos="1134"/>
                <w:tab w:val="clear" w:pos="1418"/>
                <w:tab w:val="clear" w:pos="1701"/>
              </w:tabs>
            </w:pPr>
            <w:r w:rsidRPr="00E919F3">
              <w:t>SP-200726</w:t>
            </w:r>
          </w:p>
        </w:tc>
        <w:tc>
          <w:tcPr>
            <w:tcW w:w="1239" w:type="dxa"/>
          </w:tcPr>
          <w:p w14:paraId="1C16635A"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1EE43B9"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CA8C362" w14:textId="77777777" w:rsidR="00E919F3" w:rsidRPr="00E919F3" w:rsidRDefault="00E919F3" w:rsidP="00E919F3">
            <w:pPr>
              <w:tabs>
                <w:tab w:val="clear" w:pos="567"/>
                <w:tab w:val="clear" w:pos="851"/>
                <w:tab w:val="clear" w:pos="1134"/>
                <w:tab w:val="clear" w:pos="1418"/>
                <w:tab w:val="clear" w:pos="1701"/>
              </w:tabs>
            </w:pPr>
            <w:r w:rsidRPr="00E919F3">
              <w:t>Rel-12 CRs on TEI</w:t>
            </w:r>
          </w:p>
        </w:tc>
        <w:tc>
          <w:tcPr>
            <w:tcW w:w="2407" w:type="dxa"/>
          </w:tcPr>
          <w:p w14:paraId="015C62C4"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045BCB6"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B1C1E39" w14:textId="77777777" w:rsidTr="00E919F3">
        <w:tc>
          <w:tcPr>
            <w:tcW w:w="884" w:type="dxa"/>
          </w:tcPr>
          <w:p w14:paraId="37B4278F" w14:textId="77777777" w:rsidR="00E919F3" w:rsidRPr="00E919F3" w:rsidRDefault="00E919F3" w:rsidP="00E919F3">
            <w:pPr>
              <w:tabs>
                <w:tab w:val="clear" w:pos="567"/>
                <w:tab w:val="clear" w:pos="851"/>
                <w:tab w:val="clear" w:pos="1134"/>
                <w:tab w:val="clear" w:pos="1418"/>
                <w:tab w:val="clear" w:pos="1701"/>
              </w:tabs>
            </w:pPr>
            <w:r w:rsidRPr="00E919F3">
              <w:t>SP-200727</w:t>
            </w:r>
          </w:p>
        </w:tc>
        <w:tc>
          <w:tcPr>
            <w:tcW w:w="1239" w:type="dxa"/>
          </w:tcPr>
          <w:p w14:paraId="155E629B"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0F99CFD"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3087717" w14:textId="77777777" w:rsidR="00E919F3" w:rsidRPr="00E919F3" w:rsidRDefault="00E919F3" w:rsidP="00E919F3">
            <w:pPr>
              <w:tabs>
                <w:tab w:val="clear" w:pos="567"/>
                <w:tab w:val="clear" w:pos="851"/>
                <w:tab w:val="clear" w:pos="1134"/>
                <w:tab w:val="clear" w:pos="1418"/>
                <w:tab w:val="clear" w:pos="1701"/>
              </w:tabs>
            </w:pPr>
            <w:r w:rsidRPr="00E919F3">
              <w:t>Rel-11 CRs on TEI</w:t>
            </w:r>
          </w:p>
        </w:tc>
        <w:tc>
          <w:tcPr>
            <w:tcW w:w="2407" w:type="dxa"/>
          </w:tcPr>
          <w:p w14:paraId="56CD9DBF"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292993E9"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8D75310" w14:textId="77777777" w:rsidTr="00E919F3">
        <w:tc>
          <w:tcPr>
            <w:tcW w:w="884" w:type="dxa"/>
          </w:tcPr>
          <w:p w14:paraId="40C03C9C" w14:textId="77777777" w:rsidR="00E919F3" w:rsidRPr="00E919F3" w:rsidRDefault="00E919F3" w:rsidP="00E919F3">
            <w:pPr>
              <w:tabs>
                <w:tab w:val="clear" w:pos="567"/>
                <w:tab w:val="clear" w:pos="851"/>
                <w:tab w:val="clear" w:pos="1134"/>
                <w:tab w:val="clear" w:pos="1418"/>
                <w:tab w:val="clear" w:pos="1701"/>
              </w:tabs>
            </w:pPr>
            <w:r w:rsidRPr="00E919F3">
              <w:t>SP-200728</w:t>
            </w:r>
          </w:p>
        </w:tc>
        <w:tc>
          <w:tcPr>
            <w:tcW w:w="1239" w:type="dxa"/>
          </w:tcPr>
          <w:p w14:paraId="29E2069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F23812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01DCA9E" w14:textId="77777777" w:rsidR="00E919F3" w:rsidRPr="00E919F3" w:rsidRDefault="00E919F3" w:rsidP="00E919F3">
            <w:pPr>
              <w:tabs>
                <w:tab w:val="clear" w:pos="567"/>
                <w:tab w:val="clear" w:pos="851"/>
                <w:tab w:val="clear" w:pos="1134"/>
                <w:tab w:val="clear" w:pos="1418"/>
                <w:tab w:val="clear" w:pos="1701"/>
              </w:tabs>
            </w:pPr>
            <w:r w:rsidRPr="00E919F3">
              <w:t>Rel-10 CRs on TEI</w:t>
            </w:r>
          </w:p>
        </w:tc>
        <w:tc>
          <w:tcPr>
            <w:tcW w:w="2407" w:type="dxa"/>
          </w:tcPr>
          <w:p w14:paraId="41F3045D"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22FB2C18"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1C1795B" w14:textId="77777777" w:rsidTr="00E919F3">
        <w:tc>
          <w:tcPr>
            <w:tcW w:w="884" w:type="dxa"/>
          </w:tcPr>
          <w:p w14:paraId="179A4516" w14:textId="77777777" w:rsidR="00E919F3" w:rsidRPr="00E919F3" w:rsidRDefault="00E919F3" w:rsidP="00E919F3">
            <w:pPr>
              <w:tabs>
                <w:tab w:val="clear" w:pos="567"/>
                <w:tab w:val="clear" w:pos="851"/>
                <w:tab w:val="clear" w:pos="1134"/>
                <w:tab w:val="clear" w:pos="1418"/>
                <w:tab w:val="clear" w:pos="1701"/>
              </w:tabs>
            </w:pPr>
            <w:r w:rsidRPr="00E919F3">
              <w:t>SP-200729</w:t>
            </w:r>
          </w:p>
        </w:tc>
        <w:tc>
          <w:tcPr>
            <w:tcW w:w="1239" w:type="dxa"/>
          </w:tcPr>
          <w:p w14:paraId="14592048"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A3821F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67C5A06" w14:textId="77777777" w:rsidR="00E919F3" w:rsidRPr="00E919F3" w:rsidRDefault="00E919F3" w:rsidP="00E919F3">
            <w:pPr>
              <w:tabs>
                <w:tab w:val="clear" w:pos="567"/>
                <w:tab w:val="clear" w:pos="851"/>
                <w:tab w:val="clear" w:pos="1134"/>
                <w:tab w:val="clear" w:pos="1418"/>
                <w:tab w:val="clear" w:pos="1701"/>
              </w:tabs>
            </w:pPr>
            <w:r w:rsidRPr="00E919F3">
              <w:t>Rel-16 CRs on NRM enhancements</w:t>
            </w:r>
          </w:p>
        </w:tc>
        <w:tc>
          <w:tcPr>
            <w:tcW w:w="2407" w:type="dxa"/>
          </w:tcPr>
          <w:p w14:paraId="3B9668BA"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143C8B87"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2C6EE2B" w14:textId="77777777" w:rsidTr="00E919F3">
        <w:tc>
          <w:tcPr>
            <w:tcW w:w="884" w:type="dxa"/>
          </w:tcPr>
          <w:p w14:paraId="2659848F" w14:textId="77777777" w:rsidR="00E919F3" w:rsidRPr="00E919F3" w:rsidRDefault="00E919F3" w:rsidP="00E919F3">
            <w:pPr>
              <w:tabs>
                <w:tab w:val="clear" w:pos="567"/>
                <w:tab w:val="clear" w:pos="851"/>
                <w:tab w:val="clear" w:pos="1134"/>
                <w:tab w:val="clear" w:pos="1418"/>
                <w:tab w:val="clear" w:pos="1701"/>
              </w:tabs>
            </w:pPr>
            <w:r w:rsidRPr="00E919F3">
              <w:lastRenderedPageBreak/>
              <w:t>SP-200730</w:t>
            </w:r>
          </w:p>
        </w:tc>
        <w:tc>
          <w:tcPr>
            <w:tcW w:w="1239" w:type="dxa"/>
          </w:tcPr>
          <w:p w14:paraId="533F160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63CC73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4B42795" w14:textId="77777777" w:rsidR="00E919F3" w:rsidRPr="00E919F3" w:rsidRDefault="00E919F3" w:rsidP="00E919F3">
            <w:pPr>
              <w:tabs>
                <w:tab w:val="clear" w:pos="567"/>
                <w:tab w:val="clear" w:pos="851"/>
                <w:tab w:val="clear" w:pos="1134"/>
                <w:tab w:val="clear" w:pos="1418"/>
                <w:tab w:val="clear" w:pos="1701"/>
              </w:tabs>
            </w:pPr>
            <w:r w:rsidRPr="00E919F3">
              <w:t>Rel-15 CRs on Network Resource Model (NRM) for 5G networks and network slicing</w:t>
            </w:r>
          </w:p>
        </w:tc>
        <w:tc>
          <w:tcPr>
            <w:tcW w:w="2407" w:type="dxa"/>
          </w:tcPr>
          <w:p w14:paraId="1E5F505B"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499A62A3"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4F7FEE1" w14:textId="77777777" w:rsidTr="00E919F3">
        <w:tc>
          <w:tcPr>
            <w:tcW w:w="884" w:type="dxa"/>
          </w:tcPr>
          <w:p w14:paraId="64ABB120" w14:textId="77777777" w:rsidR="00E919F3" w:rsidRPr="00E919F3" w:rsidRDefault="00E919F3" w:rsidP="00E919F3">
            <w:pPr>
              <w:tabs>
                <w:tab w:val="clear" w:pos="567"/>
                <w:tab w:val="clear" w:pos="851"/>
                <w:tab w:val="clear" w:pos="1134"/>
                <w:tab w:val="clear" w:pos="1418"/>
                <w:tab w:val="clear" w:pos="1701"/>
              </w:tabs>
            </w:pPr>
            <w:r w:rsidRPr="00E919F3">
              <w:t>SP-200731</w:t>
            </w:r>
          </w:p>
        </w:tc>
        <w:tc>
          <w:tcPr>
            <w:tcW w:w="1239" w:type="dxa"/>
          </w:tcPr>
          <w:p w14:paraId="29B6F9BC"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B97645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9F1E6B4" w14:textId="77777777" w:rsidR="00E919F3" w:rsidRPr="00E919F3" w:rsidRDefault="00E919F3" w:rsidP="00E919F3">
            <w:pPr>
              <w:tabs>
                <w:tab w:val="clear" w:pos="567"/>
                <w:tab w:val="clear" w:pos="851"/>
                <w:tab w:val="clear" w:pos="1134"/>
                <w:tab w:val="clear" w:pos="1418"/>
                <w:tab w:val="clear" w:pos="1701"/>
              </w:tabs>
            </w:pPr>
            <w:r w:rsidRPr="00E919F3">
              <w:t>Rel-15 CRs on Performance Assurance for 5G networks including network slicing</w:t>
            </w:r>
          </w:p>
        </w:tc>
        <w:tc>
          <w:tcPr>
            <w:tcW w:w="2407" w:type="dxa"/>
          </w:tcPr>
          <w:p w14:paraId="402C53BE"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7F957D6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B6684B8" w14:textId="77777777" w:rsidTr="00E919F3">
        <w:tc>
          <w:tcPr>
            <w:tcW w:w="884" w:type="dxa"/>
          </w:tcPr>
          <w:p w14:paraId="58F9D554" w14:textId="77777777" w:rsidR="00E919F3" w:rsidRPr="00E919F3" w:rsidRDefault="00E919F3" w:rsidP="00E919F3">
            <w:pPr>
              <w:tabs>
                <w:tab w:val="clear" w:pos="567"/>
                <w:tab w:val="clear" w:pos="851"/>
                <w:tab w:val="clear" w:pos="1134"/>
                <w:tab w:val="clear" w:pos="1418"/>
                <w:tab w:val="clear" w:pos="1701"/>
              </w:tabs>
            </w:pPr>
            <w:r w:rsidRPr="00E919F3">
              <w:t>SP-200732</w:t>
            </w:r>
          </w:p>
        </w:tc>
        <w:tc>
          <w:tcPr>
            <w:tcW w:w="1239" w:type="dxa"/>
          </w:tcPr>
          <w:p w14:paraId="0379DE52"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552AB5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F84AB67" w14:textId="77777777" w:rsidR="00E919F3" w:rsidRPr="00E919F3" w:rsidRDefault="00E919F3" w:rsidP="00E919F3">
            <w:pPr>
              <w:tabs>
                <w:tab w:val="clear" w:pos="567"/>
                <w:tab w:val="clear" w:pos="851"/>
                <w:tab w:val="clear" w:pos="1134"/>
                <w:tab w:val="clear" w:pos="1418"/>
                <w:tab w:val="clear" w:pos="1701"/>
              </w:tabs>
            </w:pPr>
            <w:r w:rsidRPr="00E919F3">
              <w:t>Rel-16 CRs on Self-Organizing Networks (SON) for 5G networks</w:t>
            </w:r>
          </w:p>
        </w:tc>
        <w:tc>
          <w:tcPr>
            <w:tcW w:w="2407" w:type="dxa"/>
          </w:tcPr>
          <w:p w14:paraId="1FB09D9C"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59B21A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72EE511" w14:textId="77777777" w:rsidTr="00E919F3">
        <w:tc>
          <w:tcPr>
            <w:tcW w:w="884" w:type="dxa"/>
          </w:tcPr>
          <w:p w14:paraId="66FE4F26" w14:textId="77777777" w:rsidR="00E919F3" w:rsidRPr="00E919F3" w:rsidRDefault="00E919F3" w:rsidP="00E919F3">
            <w:pPr>
              <w:tabs>
                <w:tab w:val="clear" w:pos="567"/>
                <w:tab w:val="clear" w:pos="851"/>
                <w:tab w:val="clear" w:pos="1134"/>
                <w:tab w:val="clear" w:pos="1418"/>
                <w:tab w:val="clear" w:pos="1701"/>
              </w:tabs>
            </w:pPr>
            <w:r w:rsidRPr="00E919F3">
              <w:t>SP-200733</w:t>
            </w:r>
          </w:p>
        </w:tc>
        <w:tc>
          <w:tcPr>
            <w:tcW w:w="1239" w:type="dxa"/>
          </w:tcPr>
          <w:p w14:paraId="452F4982"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223DED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5298791" w14:textId="77777777" w:rsidR="00E919F3" w:rsidRPr="00E919F3" w:rsidRDefault="00E919F3" w:rsidP="00E919F3">
            <w:pPr>
              <w:tabs>
                <w:tab w:val="clear" w:pos="567"/>
                <w:tab w:val="clear" w:pos="851"/>
                <w:tab w:val="clear" w:pos="1134"/>
                <w:tab w:val="clear" w:pos="1418"/>
                <w:tab w:val="clear" w:pos="1701"/>
              </w:tabs>
            </w:pPr>
            <w:r w:rsidRPr="00E919F3">
              <w:t>Rel-16 CRs on Charging Access of ATSSS</w:t>
            </w:r>
          </w:p>
        </w:tc>
        <w:tc>
          <w:tcPr>
            <w:tcW w:w="2407" w:type="dxa"/>
          </w:tcPr>
          <w:p w14:paraId="5542CA39"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7E54D2FB"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D0C73A6" w14:textId="77777777" w:rsidTr="00E919F3">
        <w:tc>
          <w:tcPr>
            <w:tcW w:w="884" w:type="dxa"/>
          </w:tcPr>
          <w:p w14:paraId="7D1676A4" w14:textId="77777777" w:rsidR="00E919F3" w:rsidRPr="00E919F3" w:rsidRDefault="00E919F3" w:rsidP="00E919F3">
            <w:pPr>
              <w:tabs>
                <w:tab w:val="clear" w:pos="567"/>
                <w:tab w:val="clear" w:pos="851"/>
                <w:tab w:val="clear" w:pos="1134"/>
                <w:tab w:val="clear" w:pos="1418"/>
                <w:tab w:val="clear" w:pos="1701"/>
              </w:tabs>
            </w:pPr>
            <w:r w:rsidRPr="00E919F3">
              <w:t>SP-200734</w:t>
            </w:r>
          </w:p>
        </w:tc>
        <w:tc>
          <w:tcPr>
            <w:tcW w:w="1239" w:type="dxa"/>
          </w:tcPr>
          <w:p w14:paraId="61D27DFE"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338626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523B6D4" w14:textId="77777777" w:rsidR="00E919F3" w:rsidRPr="00E919F3" w:rsidRDefault="00E919F3" w:rsidP="00E919F3">
            <w:pPr>
              <w:tabs>
                <w:tab w:val="clear" w:pos="567"/>
                <w:tab w:val="clear" w:pos="851"/>
                <w:tab w:val="clear" w:pos="1134"/>
                <w:tab w:val="clear" w:pos="1418"/>
                <w:tab w:val="clear" w:pos="1701"/>
              </w:tabs>
            </w:pPr>
            <w:r w:rsidRPr="00E919F3">
              <w:t>Rel-16 CRs on Energy efficiency of 5G</w:t>
            </w:r>
          </w:p>
        </w:tc>
        <w:tc>
          <w:tcPr>
            <w:tcW w:w="2407" w:type="dxa"/>
          </w:tcPr>
          <w:p w14:paraId="46299957"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44EC6C88"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851FA44" w14:textId="77777777" w:rsidTr="00E919F3">
        <w:tc>
          <w:tcPr>
            <w:tcW w:w="884" w:type="dxa"/>
          </w:tcPr>
          <w:p w14:paraId="21BD83C5" w14:textId="77777777" w:rsidR="00E919F3" w:rsidRPr="00E919F3" w:rsidRDefault="00E919F3" w:rsidP="00E919F3">
            <w:pPr>
              <w:tabs>
                <w:tab w:val="clear" w:pos="567"/>
                <w:tab w:val="clear" w:pos="851"/>
                <w:tab w:val="clear" w:pos="1134"/>
                <w:tab w:val="clear" w:pos="1418"/>
                <w:tab w:val="clear" w:pos="1701"/>
              </w:tabs>
            </w:pPr>
            <w:r w:rsidRPr="00E919F3">
              <w:t>SP-200735</w:t>
            </w:r>
          </w:p>
        </w:tc>
        <w:tc>
          <w:tcPr>
            <w:tcW w:w="1239" w:type="dxa"/>
          </w:tcPr>
          <w:p w14:paraId="7E74D595"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332BE19"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CB3A06C" w14:textId="77777777" w:rsidR="00E919F3" w:rsidRPr="00E919F3" w:rsidRDefault="00E919F3" w:rsidP="00E919F3">
            <w:pPr>
              <w:tabs>
                <w:tab w:val="clear" w:pos="567"/>
                <w:tab w:val="clear" w:pos="851"/>
                <w:tab w:val="clear" w:pos="1134"/>
                <w:tab w:val="clear" w:pos="1418"/>
                <w:tab w:val="clear" w:pos="1701"/>
              </w:tabs>
            </w:pPr>
            <w:r w:rsidRPr="00E919F3">
              <w:t>Rel-15 CRs on Provisioning of network slicing for 5G networks and services</w:t>
            </w:r>
          </w:p>
        </w:tc>
        <w:tc>
          <w:tcPr>
            <w:tcW w:w="2407" w:type="dxa"/>
          </w:tcPr>
          <w:p w14:paraId="021E12D3"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6C4D5FC"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A754B10" w14:textId="77777777" w:rsidTr="00E919F3">
        <w:tc>
          <w:tcPr>
            <w:tcW w:w="884" w:type="dxa"/>
          </w:tcPr>
          <w:p w14:paraId="5BFAEBC0" w14:textId="77777777" w:rsidR="00E919F3" w:rsidRPr="00E919F3" w:rsidRDefault="00E919F3" w:rsidP="00E919F3">
            <w:pPr>
              <w:tabs>
                <w:tab w:val="clear" w:pos="567"/>
                <w:tab w:val="clear" w:pos="851"/>
                <w:tab w:val="clear" w:pos="1134"/>
                <w:tab w:val="clear" w:pos="1418"/>
                <w:tab w:val="clear" w:pos="1701"/>
              </w:tabs>
            </w:pPr>
            <w:r w:rsidRPr="00E919F3">
              <w:t>SP-200736</w:t>
            </w:r>
          </w:p>
        </w:tc>
        <w:tc>
          <w:tcPr>
            <w:tcW w:w="1239" w:type="dxa"/>
          </w:tcPr>
          <w:p w14:paraId="443317EA"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7294CD0"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674BB7B" w14:textId="77777777" w:rsidR="00E919F3" w:rsidRPr="00E919F3" w:rsidRDefault="00E919F3" w:rsidP="00E919F3">
            <w:pPr>
              <w:tabs>
                <w:tab w:val="clear" w:pos="567"/>
                <w:tab w:val="clear" w:pos="851"/>
                <w:tab w:val="clear" w:pos="1134"/>
                <w:tab w:val="clear" w:pos="1418"/>
                <w:tab w:val="clear" w:pos="1701"/>
              </w:tabs>
            </w:pPr>
            <w:r w:rsidRPr="00E919F3">
              <w:t>Rel-15 CRs on Management and orchestration of 5G networks and network slicing</w:t>
            </w:r>
          </w:p>
        </w:tc>
        <w:tc>
          <w:tcPr>
            <w:tcW w:w="2407" w:type="dxa"/>
          </w:tcPr>
          <w:p w14:paraId="47491129"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924239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B7F0DB3" w14:textId="77777777" w:rsidTr="00E919F3">
        <w:tc>
          <w:tcPr>
            <w:tcW w:w="884" w:type="dxa"/>
          </w:tcPr>
          <w:p w14:paraId="60CD9966" w14:textId="77777777" w:rsidR="00E919F3" w:rsidRPr="00E919F3" w:rsidRDefault="00E919F3" w:rsidP="00E919F3">
            <w:pPr>
              <w:tabs>
                <w:tab w:val="clear" w:pos="567"/>
                <w:tab w:val="clear" w:pos="851"/>
                <w:tab w:val="clear" w:pos="1134"/>
                <w:tab w:val="clear" w:pos="1418"/>
                <w:tab w:val="clear" w:pos="1701"/>
              </w:tabs>
            </w:pPr>
            <w:r w:rsidRPr="00E919F3">
              <w:t>SP-200737</w:t>
            </w:r>
          </w:p>
        </w:tc>
        <w:tc>
          <w:tcPr>
            <w:tcW w:w="1239" w:type="dxa"/>
          </w:tcPr>
          <w:p w14:paraId="4A82D02C"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778F3F7"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6340541" w14:textId="77777777" w:rsidR="00E919F3" w:rsidRPr="00E919F3" w:rsidRDefault="00E919F3" w:rsidP="00E919F3">
            <w:pPr>
              <w:tabs>
                <w:tab w:val="clear" w:pos="567"/>
                <w:tab w:val="clear" w:pos="851"/>
                <w:tab w:val="clear" w:pos="1134"/>
                <w:tab w:val="clear" w:pos="1418"/>
                <w:tab w:val="clear" w:pos="1701"/>
              </w:tabs>
            </w:pPr>
            <w:r w:rsidRPr="00E919F3">
              <w:t>Rel-16 CRs on Integration of ONAP and 3GPP 5G management framework</w:t>
            </w:r>
          </w:p>
        </w:tc>
        <w:tc>
          <w:tcPr>
            <w:tcW w:w="2407" w:type="dxa"/>
          </w:tcPr>
          <w:p w14:paraId="64BA3CC4"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7BA273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CE1DC5C" w14:textId="77777777" w:rsidTr="00E919F3">
        <w:tc>
          <w:tcPr>
            <w:tcW w:w="884" w:type="dxa"/>
          </w:tcPr>
          <w:p w14:paraId="743D3FA6" w14:textId="77777777" w:rsidR="00E919F3" w:rsidRPr="00E919F3" w:rsidRDefault="00E919F3" w:rsidP="00E919F3">
            <w:pPr>
              <w:tabs>
                <w:tab w:val="clear" w:pos="567"/>
                <w:tab w:val="clear" w:pos="851"/>
                <w:tab w:val="clear" w:pos="1134"/>
                <w:tab w:val="clear" w:pos="1418"/>
                <w:tab w:val="clear" w:pos="1701"/>
              </w:tabs>
            </w:pPr>
            <w:r w:rsidRPr="00E919F3">
              <w:t>SP-200738</w:t>
            </w:r>
          </w:p>
        </w:tc>
        <w:tc>
          <w:tcPr>
            <w:tcW w:w="1239" w:type="dxa"/>
          </w:tcPr>
          <w:p w14:paraId="6CBFC94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49979F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EE7E199" w14:textId="77777777" w:rsidR="00E919F3" w:rsidRPr="00E919F3" w:rsidRDefault="00E919F3" w:rsidP="00E919F3">
            <w:pPr>
              <w:tabs>
                <w:tab w:val="clear" w:pos="567"/>
                <w:tab w:val="clear" w:pos="851"/>
                <w:tab w:val="clear" w:pos="1134"/>
                <w:tab w:val="clear" w:pos="1418"/>
                <w:tab w:val="clear" w:pos="1701"/>
              </w:tabs>
            </w:pPr>
            <w:r w:rsidRPr="00E919F3">
              <w:t>Rel-16 CRs on Enhancement of performance assurance for 5G networks including network slicing batch 1</w:t>
            </w:r>
          </w:p>
        </w:tc>
        <w:tc>
          <w:tcPr>
            <w:tcW w:w="2407" w:type="dxa"/>
          </w:tcPr>
          <w:p w14:paraId="00C69CA1"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E736B22"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90AF299" w14:textId="77777777" w:rsidTr="00E919F3">
        <w:tc>
          <w:tcPr>
            <w:tcW w:w="884" w:type="dxa"/>
          </w:tcPr>
          <w:p w14:paraId="4FCF6EAB" w14:textId="77777777" w:rsidR="00E919F3" w:rsidRPr="00E919F3" w:rsidRDefault="00E919F3" w:rsidP="00E919F3">
            <w:pPr>
              <w:tabs>
                <w:tab w:val="clear" w:pos="567"/>
                <w:tab w:val="clear" w:pos="851"/>
                <w:tab w:val="clear" w:pos="1134"/>
                <w:tab w:val="clear" w:pos="1418"/>
                <w:tab w:val="clear" w:pos="1701"/>
              </w:tabs>
            </w:pPr>
            <w:r w:rsidRPr="00E919F3">
              <w:t>SP-200740</w:t>
            </w:r>
          </w:p>
        </w:tc>
        <w:tc>
          <w:tcPr>
            <w:tcW w:w="1239" w:type="dxa"/>
          </w:tcPr>
          <w:p w14:paraId="63D56744"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0CE7910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AB417B5" w14:textId="77777777" w:rsidR="00E919F3" w:rsidRPr="00E919F3" w:rsidRDefault="00E919F3" w:rsidP="00E919F3">
            <w:pPr>
              <w:tabs>
                <w:tab w:val="clear" w:pos="567"/>
                <w:tab w:val="clear" w:pos="851"/>
                <w:tab w:val="clear" w:pos="1134"/>
                <w:tab w:val="clear" w:pos="1418"/>
                <w:tab w:val="clear" w:pos="1701"/>
              </w:tabs>
            </w:pPr>
            <w:r w:rsidRPr="00E919F3">
              <w:t>Rel-16 CRs on Charging Enhancement of 5GC interworking with EPC</w:t>
            </w:r>
          </w:p>
        </w:tc>
        <w:tc>
          <w:tcPr>
            <w:tcW w:w="2407" w:type="dxa"/>
          </w:tcPr>
          <w:p w14:paraId="59FE43E2"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0A7F19BC"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E28789B" w14:textId="77777777" w:rsidTr="00E919F3">
        <w:tc>
          <w:tcPr>
            <w:tcW w:w="884" w:type="dxa"/>
          </w:tcPr>
          <w:p w14:paraId="4409C55A" w14:textId="77777777" w:rsidR="00E919F3" w:rsidRPr="00E919F3" w:rsidRDefault="00E919F3" w:rsidP="00E919F3">
            <w:pPr>
              <w:tabs>
                <w:tab w:val="clear" w:pos="567"/>
                <w:tab w:val="clear" w:pos="851"/>
                <w:tab w:val="clear" w:pos="1134"/>
                <w:tab w:val="clear" w:pos="1418"/>
                <w:tab w:val="clear" w:pos="1701"/>
              </w:tabs>
            </w:pPr>
            <w:r w:rsidRPr="00E919F3">
              <w:t>SP-200741</w:t>
            </w:r>
          </w:p>
        </w:tc>
        <w:tc>
          <w:tcPr>
            <w:tcW w:w="1239" w:type="dxa"/>
          </w:tcPr>
          <w:p w14:paraId="45E4EB81"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A2B9D9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64968A4" w14:textId="77777777" w:rsidR="00E919F3" w:rsidRPr="00E919F3" w:rsidRDefault="00E919F3" w:rsidP="00E919F3">
            <w:pPr>
              <w:tabs>
                <w:tab w:val="clear" w:pos="567"/>
                <w:tab w:val="clear" w:pos="851"/>
                <w:tab w:val="clear" w:pos="1134"/>
                <w:tab w:val="clear" w:pos="1418"/>
                <w:tab w:val="clear" w:pos="1701"/>
              </w:tabs>
            </w:pPr>
            <w:r w:rsidRPr="00E919F3">
              <w:t>Rel-16 CRs on CHF-controlled quota management</w:t>
            </w:r>
          </w:p>
        </w:tc>
        <w:tc>
          <w:tcPr>
            <w:tcW w:w="2407" w:type="dxa"/>
          </w:tcPr>
          <w:p w14:paraId="7940642B"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364FCAEB"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C37ED4C" w14:textId="77777777" w:rsidTr="00E919F3">
        <w:tc>
          <w:tcPr>
            <w:tcW w:w="884" w:type="dxa"/>
          </w:tcPr>
          <w:p w14:paraId="61A7A6FA" w14:textId="77777777" w:rsidR="00E919F3" w:rsidRPr="00E919F3" w:rsidRDefault="00E919F3" w:rsidP="00E919F3">
            <w:pPr>
              <w:tabs>
                <w:tab w:val="clear" w:pos="567"/>
                <w:tab w:val="clear" w:pos="851"/>
                <w:tab w:val="clear" w:pos="1134"/>
                <w:tab w:val="clear" w:pos="1418"/>
                <w:tab w:val="clear" w:pos="1701"/>
              </w:tabs>
            </w:pPr>
            <w:r w:rsidRPr="00E919F3">
              <w:t>SP-200742</w:t>
            </w:r>
          </w:p>
        </w:tc>
        <w:tc>
          <w:tcPr>
            <w:tcW w:w="1239" w:type="dxa"/>
          </w:tcPr>
          <w:p w14:paraId="77BDA86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1F23A4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4B1AA5B" w14:textId="77777777" w:rsidR="00E919F3" w:rsidRPr="00E919F3" w:rsidRDefault="00E919F3" w:rsidP="00E919F3">
            <w:pPr>
              <w:tabs>
                <w:tab w:val="clear" w:pos="567"/>
                <w:tab w:val="clear" w:pos="851"/>
                <w:tab w:val="clear" w:pos="1134"/>
                <w:tab w:val="clear" w:pos="1418"/>
                <w:tab w:val="clear" w:pos="1701"/>
              </w:tabs>
            </w:pPr>
            <w:r w:rsidRPr="00E919F3">
              <w:t>Rel-15 CRs on Service Based Interface for 5G Charging</w:t>
            </w:r>
          </w:p>
        </w:tc>
        <w:tc>
          <w:tcPr>
            <w:tcW w:w="2407" w:type="dxa"/>
          </w:tcPr>
          <w:p w14:paraId="2EE11743"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0C4633A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5095666" w14:textId="77777777" w:rsidTr="00E919F3">
        <w:tc>
          <w:tcPr>
            <w:tcW w:w="884" w:type="dxa"/>
          </w:tcPr>
          <w:p w14:paraId="08976AD5" w14:textId="77777777" w:rsidR="00E919F3" w:rsidRPr="00E919F3" w:rsidRDefault="00E919F3" w:rsidP="00E919F3">
            <w:pPr>
              <w:tabs>
                <w:tab w:val="clear" w:pos="567"/>
                <w:tab w:val="clear" w:pos="851"/>
                <w:tab w:val="clear" w:pos="1134"/>
                <w:tab w:val="clear" w:pos="1418"/>
                <w:tab w:val="clear" w:pos="1701"/>
              </w:tabs>
            </w:pPr>
            <w:r w:rsidRPr="00E919F3">
              <w:t>SP-200743</w:t>
            </w:r>
          </w:p>
        </w:tc>
        <w:tc>
          <w:tcPr>
            <w:tcW w:w="1239" w:type="dxa"/>
          </w:tcPr>
          <w:p w14:paraId="33EA2859"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91AB64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0D064E3" w14:textId="77777777" w:rsidR="00E919F3" w:rsidRPr="00E919F3" w:rsidRDefault="00E919F3" w:rsidP="00E919F3">
            <w:pPr>
              <w:tabs>
                <w:tab w:val="clear" w:pos="567"/>
                <w:tab w:val="clear" w:pos="851"/>
                <w:tab w:val="clear" w:pos="1134"/>
                <w:tab w:val="clear" w:pos="1418"/>
                <w:tab w:val="clear" w:pos="1701"/>
              </w:tabs>
            </w:pPr>
            <w:r w:rsidRPr="00E919F3">
              <w:t>Rel-16 CRs on Network Slice Performance and Analytics Charging in 5G System</w:t>
            </w:r>
          </w:p>
        </w:tc>
        <w:tc>
          <w:tcPr>
            <w:tcW w:w="2407" w:type="dxa"/>
          </w:tcPr>
          <w:p w14:paraId="65BB4C27"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D655F6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574C4C8" w14:textId="77777777" w:rsidTr="00E919F3">
        <w:tc>
          <w:tcPr>
            <w:tcW w:w="884" w:type="dxa"/>
          </w:tcPr>
          <w:p w14:paraId="22443D15" w14:textId="77777777" w:rsidR="00E919F3" w:rsidRPr="00E919F3" w:rsidRDefault="00E919F3" w:rsidP="00E919F3">
            <w:pPr>
              <w:tabs>
                <w:tab w:val="clear" w:pos="567"/>
                <w:tab w:val="clear" w:pos="851"/>
                <w:tab w:val="clear" w:pos="1134"/>
                <w:tab w:val="clear" w:pos="1418"/>
                <w:tab w:val="clear" w:pos="1701"/>
              </w:tabs>
            </w:pPr>
            <w:r w:rsidRPr="00E919F3">
              <w:t>SP-200744</w:t>
            </w:r>
          </w:p>
        </w:tc>
        <w:tc>
          <w:tcPr>
            <w:tcW w:w="1239" w:type="dxa"/>
          </w:tcPr>
          <w:p w14:paraId="2EE800AF"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56EF9F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D774726" w14:textId="77777777" w:rsidR="00E919F3" w:rsidRPr="00E919F3" w:rsidRDefault="00E919F3" w:rsidP="00E919F3">
            <w:pPr>
              <w:tabs>
                <w:tab w:val="clear" w:pos="567"/>
                <w:tab w:val="clear" w:pos="851"/>
                <w:tab w:val="clear" w:pos="1134"/>
                <w:tab w:val="clear" w:pos="1418"/>
                <w:tab w:val="clear" w:pos="1701"/>
              </w:tabs>
            </w:pPr>
            <w:r w:rsidRPr="00E919F3">
              <w:t>Rel-16 CRs on Management of MDT in 5G</w:t>
            </w:r>
          </w:p>
        </w:tc>
        <w:tc>
          <w:tcPr>
            <w:tcW w:w="2407" w:type="dxa"/>
          </w:tcPr>
          <w:p w14:paraId="43F16A46"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1F86E7BB"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B31DFE0" w14:textId="77777777" w:rsidTr="00E919F3">
        <w:tc>
          <w:tcPr>
            <w:tcW w:w="884" w:type="dxa"/>
          </w:tcPr>
          <w:p w14:paraId="3BADE9F3" w14:textId="77777777" w:rsidR="00E919F3" w:rsidRPr="00E919F3" w:rsidRDefault="00E919F3" w:rsidP="00E919F3">
            <w:pPr>
              <w:tabs>
                <w:tab w:val="clear" w:pos="567"/>
                <w:tab w:val="clear" w:pos="851"/>
                <w:tab w:val="clear" w:pos="1134"/>
                <w:tab w:val="clear" w:pos="1418"/>
                <w:tab w:val="clear" w:pos="1701"/>
              </w:tabs>
            </w:pPr>
            <w:r w:rsidRPr="00E919F3">
              <w:t>SP-200745</w:t>
            </w:r>
          </w:p>
        </w:tc>
        <w:tc>
          <w:tcPr>
            <w:tcW w:w="1239" w:type="dxa"/>
          </w:tcPr>
          <w:p w14:paraId="19F4D91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138D13F"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BC036D3" w14:textId="77777777" w:rsidR="00E919F3" w:rsidRPr="00E919F3" w:rsidRDefault="00E919F3" w:rsidP="00E919F3">
            <w:pPr>
              <w:tabs>
                <w:tab w:val="clear" w:pos="567"/>
                <w:tab w:val="clear" w:pos="851"/>
                <w:tab w:val="clear" w:pos="1134"/>
                <w:tab w:val="clear" w:pos="1418"/>
                <w:tab w:val="clear" w:pos="1701"/>
              </w:tabs>
            </w:pPr>
            <w:r w:rsidRPr="00E919F3">
              <w:t>Rel-16 CRs on Network Slice Management Charging in 5G System</w:t>
            </w:r>
          </w:p>
        </w:tc>
        <w:tc>
          <w:tcPr>
            <w:tcW w:w="2407" w:type="dxa"/>
          </w:tcPr>
          <w:p w14:paraId="78042DCA"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35DA939"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47734F9" w14:textId="77777777" w:rsidTr="00E919F3">
        <w:tc>
          <w:tcPr>
            <w:tcW w:w="884" w:type="dxa"/>
          </w:tcPr>
          <w:p w14:paraId="53666AFE" w14:textId="77777777" w:rsidR="00E919F3" w:rsidRPr="00E919F3" w:rsidRDefault="00E919F3" w:rsidP="00E919F3">
            <w:pPr>
              <w:tabs>
                <w:tab w:val="clear" w:pos="567"/>
                <w:tab w:val="clear" w:pos="851"/>
                <w:tab w:val="clear" w:pos="1134"/>
                <w:tab w:val="clear" w:pos="1418"/>
                <w:tab w:val="clear" w:pos="1701"/>
              </w:tabs>
            </w:pPr>
            <w:r w:rsidRPr="00E919F3">
              <w:t>SP-200746</w:t>
            </w:r>
          </w:p>
        </w:tc>
        <w:tc>
          <w:tcPr>
            <w:tcW w:w="1239" w:type="dxa"/>
          </w:tcPr>
          <w:p w14:paraId="1B236B37"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8D4E7C2"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ACBE1F4" w14:textId="77777777" w:rsidR="00E919F3" w:rsidRPr="00E919F3" w:rsidRDefault="00E919F3" w:rsidP="00E919F3">
            <w:pPr>
              <w:tabs>
                <w:tab w:val="clear" w:pos="567"/>
                <w:tab w:val="clear" w:pos="851"/>
                <w:tab w:val="clear" w:pos="1134"/>
                <w:tab w:val="clear" w:pos="1418"/>
                <w:tab w:val="clear" w:pos="1701"/>
              </w:tabs>
            </w:pPr>
            <w:r w:rsidRPr="00E919F3">
              <w:t>Rel-17 CRs on Management of MDT enhancement in 5G</w:t>
            </w:r>
          </w:p>
        </w:tc>
        <w:tc>
          <w:tcPr>
            <w:tcW w:w="2407" w:type="dxa"/>
          </w:tcPr>
          <w:p w14:paraId="5AA83DBB"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035524F3"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67D61935" w14:textId="77777777" w:rsidTr="00E919F3">
        <w:tc>
          <w:tcPr>
            <w:tcW w:w="884" w:type="dxa"/>
          </w:tcPr>
          <w:p w14:paraId="1C38253B" w14:textId="77777777" w:rsidR="00E919F3" w:rsidRPr="00E919F3" w:rsidRDefault="00E919F3" w:rsidP="00E919F3">
            <w:pPr>
              <w:tabs>
                <w:tab w:val="clear" w:pos="567"/>
                <w:tab w:val="clear" w:pos="851"/>
                <w:tab w:val="clear" w:pos="1134"/>
                <w:tab w:val="clear" w:pos="1418"/>
                <w:tab w:val="clear" w:pos="1701"/>
              </w:tabs>
            </w:pPr>
            <w:r w:rsidRPr="00E919F3">
              <w:t>SP-200747</w:t>
            </w:r>
          </w:p>
        </w:tc>
        <w:tc>
          <w:tcPr>
            <w:tcW w:w="1239" w:type="dxa"/>
          </w:tcPr>
          <w:p w14:paraId="30F8FAB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AB6ED62"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6BDBD91" w14:textId="77777777" w:rsidR="00E919F3" w:rsidRPr="00E919F3" w:rsidRDefault="00E919F3" w:rsidP="00E919F3">
            <w:pPr>
              <w:tabs>
                <w:tab w:val="clear" w:pos="567"/>
                <w:tab w:val="clear" w:pos="851"/>
                <w:tab w:val="clear" w:pos="1134"/>
                <w:tab w:val="clear" w:pos="1418"/>
                <w:tab w:val="clear" w:pos="1701"/>
              </w:tabs>
            </w:pPr>
            <w:r w:rsidRPr="00E919F3">
              <w:t>Rel-17 CRs on Enhancements of 5G performance measurements and KPIs</w:t>
            </w:r>
          </w:p>
        </w:tc>
        <w:tc>
          <w:tcPr>
            <w:tcW w:w="2407" w:type="dxa"/>
          </w:tcPr>
          <w:p w14:paraId="281E2BE9"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2887410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A500A67" w14:textId="77777777" w:rsidTr="00E919F3">
        <w:tc>
          <w:tcPr>
            <w:tcW w:w="884" w:type="dxa"/>
          </w:tcPr>
          <w:p w14:paraId="1B91EF88" w14:textId="77777777" w:rsidR="00E919F3" w:rsidRPr="00E919F3" w:rsidRDefault="00E919F3" w:rsidP="00E919F3">
            <w:pPr>
              <w:tabs>
                <w:tab w:val="clear" w:pos="567"/>
                <w:tab w:val="clear" w:pos="851"/>
                <w:tab w:val="clear" w:pos="1134"/>
                <w:tab w:val="clear" w:pos="1418"/>
                <w:tab w:val="clear" w:pos="1701"/>
              </w:tabs>
            </w:pPr>
            <w:r w:rsidRPr="00E919F3">
              <w:lastRenderedPageBreak/>
              <w:t>SP-200748</w:t>
            </w:r>
          </w:p>
        </w:tc>
        <w:tc>
          <w:tcPr>
            <w:tcW w:w="1239" w:type="dxa"/>
          </w:tcPr>
          <w:p w14:paraId="489EEFC0"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4606D32"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249E5D7" w14:textId="77777777" w:rsidR="00E919F3" w:rsidRPr="00E919F3" w:rsidRDefault="00E919F3" w:rsidP="00E919F3">
            <w:pPr>
              <w:tabs>
                <w:tab w:val="clear" w:pos="567"/>
                <w:tab w:val="clear" w:pos="851"/>
                <w:tab w:val="clear" w:pos="1134"/>
                <w:tab w:val="clear" w:pos="1418"/>
                <w:tab w:val="clear" w:pos="1701"/>
              </w:tabs>
            </w:pPr>
            <w:r w:rsidRPr="00E919F3">
              <w:t>Rel-17 CRs on Additional NRM features</w:t>
            </w:r>
          </w:p>
        </w:tc>
        <w:tc>
          <w:tcPr>
            <w:tcW w:w="2407" w:type="dxa"/>
          </w:tcPr>
          <w:p w14:paraId="7803384D"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2E93E1F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62DDA683" w14:textId="77777777" w:rsidTr="00E919F3">
        <w:tc>
          <w:tcPr>
            <w:tcW w:w="884" w:type="dxa"/>
          </w:tcPr>
          <w:p w14:paraId="6BAC1D88" w14:textId="77777777" w:rsidR="00E919F3" w:rsidRPr="00E919F3" w:rsidRDefault="00E919F3" w:rsidP="00E919F3">
            <w:pPr>
              <w:tabs>
                <w:tab w:val="clear" w:pos="567"/>
                <w:tab w:val="clear" w:pos="851"/>
                <w:tab w:val="clear" w:pos="1134"/>
                <w:tab w:val="clear" w:pos="1418"/>
                <w:tab w:val="clear" w:pos="1701"/>
              </w:tabs>
            </w:pPr>
            <w:r w:rsidRPr="00E919F3">
              <w:t>SP-200749</w:t>
            </w:r>
          </w:p>
        </w:tc>
        <w:tc>
          <w:tcPr>
            <w:tcW w:w="1239" w:type="dxa"/>
          </w:tcPr>
          <w:p w14:paraId="44F5DE05"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7534A26"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1504F99" w14:textId="77777777" w:rsidR="00E919F3" w:rsidRPr="00E919F3" w:rsidRDefault="00E919F3" w:rsidP="00E919F3">
            <w:pPr>
              <w:tabs>
                <w:tab w:val="clear" w:pos="567"/>
                <w:tab w:val="clear" w:pos="851"/>
                <w:tab w:val="clear" w:pos="1134"/>
                <w:tab w:val="clear" w:pos="1418"/>
                <w:tab w:val="clear" w:pos="1701"/>
              </w:tabs>
            </w:pPr>
            <w:r w:rsidRPr="00E919F3">
              <w:t>Rel-17 CRs on Enhancement on Management Aspects of 5G Service-Level Agreement</w:t>
            </w:r>
          </w:p>
        </w:tc>
        <w:tc>
          <w:tcPr>
            <w:tcW w:w="2407" w:type="dxa"/>
          </w:tcPr>
          <w:p w14:paraId="410A7879"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49BC964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ADE4E6C" w14:textId="77777777" w:rsidTr="00E919F3">
        <w:tc>
          <w:tcPr>
            <w:tcW w:w="884" w:type="dxa"/>
          </w:tcPr>
          <w:p w14:paraId="6C49DA6F" w14:textId="77777777" w:rsidR="00E919F3" w:rsidRPr="00E919F3" w:rsidRDefault="00E919F3" w:rsidP="00E919F3">
            <w:pPr>
              <w:tabs>
                <w:tab w:val="clear" w:pos="567"/>
                <w:tab w:val="clear" w:pos="851"/>
                <w:tab w:val="clear" w:pos="1134"/>
                <w:tab w:val="clear" w:pos="1418"/>
                <w:tab w:val="clear" w:pos="1701"/>
              </w:tabs>
            </w:pPr>
            <w:r w:rsidRPr="00E919F3">
              <w:t>SP-200750</w:t>
            </w:r>
          </w:p>
        </w:tc>
        <w:tc>
          <w:tcPr>
            <w:tcW w:w="1239" w:type="dxa"/>
          </w:tcPr>
          <w:p w14:paraId="684DD54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0CFBCF80"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35418A6" w14:textId="77777777" w:rsidR="00E919F3" w:rsidRPr="00E919F3" w:rsidRDefault="00E919F3" w:rsidP="00E919F3">
            <w:pPr>
              <w:tabs>
                <w:tab w:val="clear" w:pos="567"/>
                <w:tab w:val="clear" w:pos="851"/>
                <w:tab w:val="clear" w:pos="1134"/>
                <w:tab w:val="clear" w:pos="1418"/>
                <w:tab w:val="clear" w:pos="1701"/>
              </w:tabs>
            </w:pPr>
            <w:r w:rsidRPr="00E919F3">
              <w:t>Rel-16 CRs on Closed loop SLS Assurance</w:t>
            </w:r>
          </w:p>
        </w:tc>
        <w:tc>
          <w:tcPr>
            <w:tcW w:w="2407" w:type="dxa"/>
          </w:tcPr>
          <w:p w14:paraId="3C426628"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A55DBC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654D3CAD" w14:textId="77777777" w:rsidTr="00E919F3">
        <w:tc>
          <w:tcPr>
            <w:tcW w:w="884" w:type="dxa"/>
          </w:tcPr>
          <w:p w14:paraId="2D733DE2" w14:textId="77777777" w:rsidR="00E919F3" w:rsidRPr="00E919F3" w:rsidRDefault="00E919F3" w:rsidP="00E919F3">
            <w:pPr>
              <w:tabs>
                <w:tab w:val="clear" w:pos="567"/>
                <w:tab w:val="clear" w:pos="851"/>
                <w:tab w:val="clear" w:pos="1134"/>
                <w:tab w:val="clear" w:pos="1418"/>
                <w:tab w:val="clear" w:pos="1701"/>
              </w:tabs>
            </w:pPr>
            <w:r w:rsidRPr="00E919F3">
              <w:t>SP-200751</w:t>
            </w:r>
          </w:p>
        </w:tc>
        <w:tc>
          <w:tcPr>
            <w:tcW w:w="1239" w:type="dxa"/>
          </w:tcPr>
          <w:p w14:paraId="3919C6DE"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CEEFC3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74F2525" w14:textId="77777777" w:rsidR="00E919F3" w:rsidRPr="00E919F3" w:rsidRDefault="00E919F3" w:rsidP="00E919F3">
            <w:pPr>
              <w:tabs>
                <w:tab w:val="clear" w:pos="567"/>
                <w:tab w:val="clear" w:pos="851"/>
                <w:tab w:val="clear" w:pos="1134"/>
                <w:tab w:val="clear" w:pos="1418"/>
                <w:tab w:val="clear" w:pos="1701"/>
              </w:tabs>
            </w:pPr>
            <w:r w:rsidRPr="00E919F3">
              <w:t>Rel-16 CRs on KPI reporting</w:t>
            </w:r>
          </w:p>
        </w:tc>
        <w:tc>
          <w:tcPr>
            <w:tcW w:w="2407" w:type="dxa"/>
          </w:tcPr>
          <w:p w14:paraId="6250E1BE"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3F1260A"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6CD3BE59" w14:textId="77777777" w:rsidTr="00E919F3">
        <w:tc>
          <w:tcPr>
            <w:tcW w:w="884" w:type="dxa"/>
          </w:tcPr>
          <w:p w14:paraId="5F1D9A07" w14:textId="77777777" w:rsidR="00E919F3" w:rsidRPr="00E919F3" w:rsidRDefault="00E919F3" w:rsidP="00E919F3">
            <w:pPr>
              <w:tabs>
                <w:tab w:val="clear" w:pos="567"/>
                <w:tab w:val="clear" w:pos="851"/>
                <w:tab w:val="clear" w:pos="1134"/>
                <w:tab w:val="clear" w:pos="1418"/>
                <w:tab w:val="clear" w:pos="1701"/>
              </w:tabs>
            </w:pPr>
            <w:r w:rsidRPr="00E919F3">
              <w:t>SP-200752</w:t>
            </w:r>
          </w:p>
        </w:tc>
        <w:tc>
          <w:tcPr>
            <w:tcW w:w="1239" w:type="dxa"/>
          </w:tcPr>
          <w:p w14:paraId="0DAAEEF0"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19D3258"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6A14CE9" w14:textId="77777777" w:rsidR="00E919F3" w:rsidRPr="00E919F3" w:rsidRDefault="00E919F3" w:rsidP="00E919F3">
            <w:pPr>
              <w:tabs>
                <w:tab w:val="clear" w:pos="567"/>
                <w:tab w:val="clear" w:pos="851"/>
                <w:tab w:val="clear" w:pos="1134"/>
                <w:tab w:val="clear" w:pos="1418"/>
                <w:tab w:val="clear" w:pos="1701"/>
              </w:tabs>
            </w:pPr>
            <w:r w:rsidRPr="00E919F3">
              <w:t>Rel-17 CRs on Enhancements of Self-Organizing Networks (SON) for 5G networks</w:t>
            </w:r>
          </w:p>
        </w:tc>
        <w:tc>
          <w:tcPr>
            <w:tcW w:w="2407" w:type="dxa"/>
          </w:tcPr>
          <w:p w14:paraId="651052B2"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3E415E8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70683A4" w14:textId="77777777" w:rsidTr="00E919F3">
        <w:tc>
          <w:tcPr>
            <w:tcW w:w="884" w:type="dxa"/>
          </w:tcPr>
          <w:p w14:paraId="123A58B7" w14:textId="77777777" w:rsidR="00E919F3" w:rsidRPr="00E919F3" w:rsidRDefault="00E919F3" w:rsidP="00E919F3">
            <w:pPr>
              <w:tabs>
                <w:tab w:val="clear" w:pos="567"/>
                <w:tab w:val="clear" w:pos="851"/>
                <w:tab w:val="clear" w:pos="1134"/>
                <w:tab w:val="clear" w:pos="1418"/>
                <w:tab w:val="clear" w:pos="1701"/>
              </w:tabs>
            </w:pPr>
            <w:r w:rsidRPr="00E919F3">
              <w:t>SP-200753</w:t>
            </w:r>
          </w:p>
        </w:tc>
        <w:tc>
          <w:tcPr>
            <w:tcW w:w="1239" w:type="dxa"/>
          </w:tcPr>
          <w:p w14:paraId="636A2C09"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B284103"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25317EF" w14:textId="77777777" w:rsidR="00E919F3" w:rsidRPr="00E919F3" w:rsidRDefault="00E919F3" w:rsidP="00E919F3">
            <w:pPr>
              <w:tabs>
                <w:tab w:val="clear" w:pos="567"/>
                <w:tab w:val="clear" w:pos="851"/>
                <w:tab w:val="clear" w:pos="1134"/>
                <w:tab w:val="clear" w:pos="1418"/>
                <w:tab w:val="clear" w:pos="1701"/>
              </w:tabs>
            </w:pPr>
            <w:r w:rsidRPr="00E919F3">
              <w:t>Rel-16 CRs on Trace Management in the context of Services Based Management Architecture</w:t>
            </w:r>
          </w:p>
        </w:tc>
        <w:tc>
          <w:tcPr>
            <w:tcW w:w="2407" w:type="dxa"/>
          </w:tcPr>
          <w:p w14:paraId="58CA11CD"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B19C77A"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5056DB4" w14:textId="77777777" w:rsidTr="00E919F3">
        <w:tc>
          <w:tcPr>
            <w:tcW w:w="884" w:type="dxa"/>
          </w:tcPr>
          <w:p w14:paraId="1FF4E8C5" w14:textId="77777777" w:rsidR="00E919F3" w:rsidRPr="00E919F3" w:rsidRDefault="00E919F3" w:rsidP="00E919F3">
            <w:pPr>
              <w:tabs>
                <w:tab w:val="clear" w:pos="567"/>
                <w:tab w:val="clear" w:pos="851"/>
                <w:tab w:val="clear" w:pos="1134"/>
                <w:tab w:val="clear" w:pos="1418"/>
                <w:tab w:val="clear" w:pos="1701"/>
              </w:tabs>
            </w:pPr>
            <w:r w:rsidRPr="00E919F3">
              <w:t>SP-200754</w:t>
            </w:r>
          </w:p>
        </w:tc>
        <w:tc>
          <w:tcPr>
            <w:tcW w:w="1239" w:type="dxa"/>
          </w:tcPr>
          <w:p w14:paraId="11929E44"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0CE623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89B4EDE" w14:textId="77777777" w:rsidR="00E919F3" w:rsidRPr="00E919F3" w:rsidRDefault="00E919F3" w:rsidP="00E919F3">
            <w:pPr>
              <w:tabs>
                <w:tab w:val="clear" w:pos="567"/>
                <w:tab w:val="clear" w:pos="851"/>
                <w:tab w:val="clear" w:pos="1134"/>
                <w:tab w:val="clear" w:pos="1418"/>
                <w:tab w:val="clear" w:pos="1701"/>
              </w:tabs>
            </w:pPr>
            <w:r w:rsidRPr="00E919F3">
              <w:t>Rel-16 CRs on Management Aspects of 5G Service-Level Agreement</w:t>
            </w:r>
          </w:p>
        </w:tc>
        <w:tc>
          <w:tcPr>
            <w:tcW w:w="2407" w:type="dxa"/>
          </w:tcPr>
          <w:p w14:paraId="092D87E6"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32C32F96"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1F94CD8" w14:textId="77777777" w:rsidTr="00E919F3">
        <w:tc>
          <w:tcPr>
            <w:tcW w:w="884" w:type="dxa"/>
          </w:tcPr>
          <w:p w14:paraId="3C4E4E8F" w14:textId="77777777" w:rsidR="00E919F3" w:rsidRPr="00E919F3" w:rsidRDefault="00E919F3" w:rsidP="00E919F3">
            <w:pPr>
              <w:tabs>
                <w:tab w:val="clear" w:pos="567"/>
                <w:tab w:val="clear" w:pos="851"/>
                <w:tab w:val="clear" w:pos="1134"/>
                <w:tab w:val="clear" w:pos="1418"/>
                <w:tab w:val="clear" w:pos="1701"/>
              </w:tabs>
            </w:pPr>
            <w:r w:rsidRPr="00E919F3">
              <w:t>SP-200756</w:t>
            </w:r>
          </w:p>
        </w:tc>
        <w:tc>
          <w:tcPr>
            <w:tcW w:w="1239" w:type="dxa"/>
          </w:tcPr>
          <w:p w14:paraId="23289852" w14:textId="77777777" w:rsidR="00E919F3" w:rsidRPr="00E919F3" w:rsidRDefault="00E919F3" w:rsidP="00E919F3">
            <w:pPr>
              <w:tabs>
                <w:tab w:val="clear" w:pos="567"/>
                <w:tab w:val="clear" w:pos="851"/>
                <w:tab w:val="clear" w:pos="1134"/>
                <w:tab w:val="clear" w:pos="1418"/>
                <w:tab w:val="clear" w:pos="1701"/>
              </w:tabs>
            </w:pPr>
            <w:r w:rsidRPr="00E919F3">
              <w:t>DRAFT TR</w:t>
            </w:r>
          </w:p>
        </w:tc>
        <w:tc>
          <w:tcPr>
            <w:tcW w:w="1406" w:type="dxa"/>
          </w:tcPr>
          <w:p w14:paraId="6768497E"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6D86075" w14:textId="77777777" w:rsidR="00E919F3" w:rsidRPr="00E919F3" w:rsidRDefault="00E919F3" w:rsidP="00E919F3">
            <w:pPr>
              <w:tabs>
                <w:tab w:val="clear" w:pos="567"/>
                <w:tab w:val="clear" w:pos="851"/>
                <w:tab w:val="clear" w:pos="1134"/>
                <w:tab w:val="clear" w:pos="1418"/>
                <w:tab w:val="clear" w:pos="1701"/>
              </w:tabs>
            </w:pPr>
            <w:r w:rsidRPr="00E919F3">
              <w:t>Draft TR 28.812 'Study on scenarios for Intent driven management services for mobile networks'</w:t>
            </w:r>
          </w:p>
        </w:tc>
        <w:tc>
          <w:tcPr>
            <w:tcW w:w="2407" w:type="dxa"/>
          </w:tcPr>
          <w:p w14:paraId="55F941BE"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65BFCAD"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3C26D36" w14:textId="77777777" w:rsidTr="00E919F3">
        <w:tc>
          <w:tcPr>
            <w:tcW w:w="884" w:type="dxa"/>
          </w:tcPr>
          <w:p w14:paraId="7405C5B2" w14:textId="77777777" w:rsidR="00E919F3" w:rsidRPr="00E919F3" w:rsidRDefault="00E919F3" w:rsidP="00E919F3">
            <w:pPr>
              <w:tabs>
                <w:tab w:val="clear" w:pos="567"/>
                <w:tab w:val="clear" w:pos="851"/>
                <w:tab w:val="clear" w:pos="1134"/>
                <w:tab w:val="clear" w:pos="1418"/>
                <w:tab w:val="clear" w:pos="1701"/>
              </w:tabs>
            </w:pPr>
            <w:r w:rsidRPr="00E919F3">
              <w:t>SP-200757</w:t>
            </w:r>
          </w:p>
        </w:tc>
        <w:tc>
          <w:tcPr>
            <w:tcW w:w="1239" w:type="dxa"/>
          </w:tcPr>
          <w:p w14:paraId="1C7E2598" w14:textId="77777777" w:rsidR="00E919F3" w:rsidRPr="00E919F3" w:rsidRDefault="00E919F3" w:rsidP="00E919F3">
            <w:pPr>
              <w:tabs>
                <w:tab w:val="clear" w:pos="567"/>
                <w:tab w:val="clear" w:pos="851"/>
                <w:tab w:val="clear" w:pos="1134"/>
                <w:tab w:val="clear" w:pos="1418"/>
                <w:tab w:val="clear" w:pos="1701"/>
              </w:tabs>
            </w:pPr>
            <w:r w:rsidRPr="00E919F3">
              <w:t>DRAFT TS</w:t>
            </w:r>
          </w:p>
        </w:tc>
        <w:tc>
          <w:tcPr>
            <w:tcW w:w="1406" w:type="dxa"/>
          </w:tcPr>
          <w:p w14:paraId="2E74E94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626E179" w14:textId="77777777" w:rsidR="00E919F3" w:rsidRPr="00E919F3" w:rsidRDefault="00E919F3" w:rsidP="00E919F3">
            <w:pPr>
              <w:tabs>
                <w:tab w:val="clear" w:pos="567"/>
                <w:tab w:val="clear" w:pos="851"/>
                <w:tab w:val="clear" w:pos="1134"/>
                <w:tab w:val="clear" w:pos="1418"/>
                <w:tab w:val="clear" w:pos="1701"/>
              </w:tabs>
            </w:pPr>
            <w:r w:rsidRPr="00E919F3">
              <w:t>Draft TS 28.309 'Management of Quality of Experience (</w:t>
            </w:r>
            <w:proofErr w:type="spellStart"/>
            <w:r w:rsidRPr="00E919F3">
              <w:t>QoE</w:t>
            </w:r>
            <w:proofErr w:type="spellEnd"/>
            <w:r w:rsidRPr="00E919F3">
              <w:t>) measurement collection Integration Reference Point (IRP); Solution Set (SS) definitions'</w:t>
            </w:r>
          </w:p>
        </w:tc>
        <w:tc>
          <w:tcPr>
            <w:tcW w:w="2407" w:type="dxa"/>
          </w:tcPr>
          <w:p w14:paraId="2CA4C922"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48C4DF97"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735CFED" w14:textId="77777777" w:rsidTr="00E919F3">
        <w:tc>
          <w:tcPr>
            <w:tcW w:w="884" w:type="dxa"/>
          </w:tcPr>
          <w:p w14:paraId="14E483CA" w14:textId="77777777" w:rsidR="00E919F3" w:rsidRPr="00E919F3" w:rsidRDefault="00E919F3" w:rsidP="00E919F3">
            <w:pPr>
              <w:tabs>
                <w:tab w:val="clear" w:pos="567"/>
                <w:tab w:val="clear" w:pos="851"/>
                <w:tab w:val="clear" w:pos="1134"/>
                <w:tab w:val="clear" w:pos="1418"/>
                <w:tab w:val="clear" w:pos="1701"/>
              </w:tabs>
            </w:pPr>
            <w:r w:rsidRPr="00E919F3">
              <w:t>SP-200758</w:t>
            </w:r>
          </w:p>
        </w:tc>
        <w:tc>
          <w:tcPr>
            <w:tcW w:w="1239" w:type="dxa"/>
          </w:tcPr>
          <w:p w14:paraId="1DA0A7B0" w14:textId="77777777" w:rsidR="00E919F3" w:rsidRPr="00E919F3" w:rsidRDefault="00E919F3" w:rsidP="00E919F3">
            <w:pPr>
              <w:tabs>
                <w:tab w:val="clear" w:pos="567"/>
                <w:tab w:val="clear" w:pos="851"/>
                <w:tab w:val="clear" w:pos="1134"/>
                <w:tab w:val="clear" w:pos="1418"/>
                <w:tab w:val="clear" w:pos="1701"/>
              </w:tabs>
            </w:pPr>
            <w:r w:rsidRPr="00E919F3">
              <w:t>DRAFT TS</w:t>
            </w:r>
          </w:p>
        </w:tc>
        <w:tc>
          <w:tcPr>
            <w:tcW w:w="1406" w:type="dxa"/>
          </w:tcPr>
          <w:p w14:paraId="374DD378"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FB675D7" w14:textId="77777777" w:rsidR="00E919F3" w:rsidRPr="00E919F3" w:rsidRDefault="00E919F3" w:rsidP="00E919F3">
            <w:pPr>
              <w:tabs>
                <w:tab w:val="clear" w:pos="567"/>
                <w:tab w:val="clear" w:pos="851"/>
                <w:tab w:val="clear" w:pos="1134"/>
                <w:tab w:val="clear" w:pos="1418"/>
                <w:tab w:val="clear" w:pos="1701"/>
              </w:tabs>
            </w:pPr>
            <w:r w:rsidRPr="00E919F3">
              <w:t>Draft TS 28.313 'Study on new aspects of Energy Efficiency (EE) for 5G'</w:t>
            </w:r>
          </w:p>
        </w:tc>
        <w:tc>
          <w:tcPr>
            <w:tcW w:w="2407" w:type="dxa"/>
          </w:tcPr>
          <w:p w14:paraId="55D38B60"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2F96CCA6"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61A99B57" w14:textId="77777777" w:rsidTr="00E919F3">
        <w:tc>
          <w:tcPr>
            <w:tcW w:w="884" w:type="dxa"/>
          </w:tcPr>
          <w:p w14:paraId="767685D8" w14:textId="77777777" w:rsidR="00E919F3" w:rsidRPr="00E919F3" w:rsidRDefault="00E919F3" w:rsidP="00E919F3">
            <w:pPr>
              <w:tabs>
                <w:tab w:val="clear" w:pos="567"/>
                <w:tab w:val="clear" w:pos="851"/>
                <w:tab w:val="clear" w:pos="1134"/>
                <w:tab w:val="clear" w:pos="1418"/>
                <w:tab w:val="clear" w:pos="1701"/>
              </w:tabs>
            </w:pPr>
            <w:r w:rsidRPr="00E919F3">
              <w:t>SP-200759</w:t>
            </w:r>
          </w:p>
        </w:tc>
        <w:tc>
          <w:tcPr>
            <w:tcW w:w="1239" w:type="dxa"/>
          </w:tcPr>
          <w:p w14:paraId="3BF9AC00" w14:textId="77777777" w:rsidR="00E919F3" w:rsidRPr="00E919F3" w:rsidRDefault="00E919F3" w:rsidP="00E919F3">
            <w:pPr>
              <w:tabs>
                <w:tab w:val="clear" w:pos="567"/>
                <w:tab w:val="clear" w:pos="851"/>
                <w:tab w:val="clear" w:pos="1134"/>
                <w:tab w:val="clear" w:pos="1418"/>
                <w:tab w:val="clear" w:pos="1701"/>
              </w:tabs>
            </w:pPr>
            <w:r w:rsidRPr="00E919F3">
              <w:t>DRAFT TR</w:t>
            </w:r>
          </w:p>
        </w:tc>
        <w:tc>
          <w:tcPr>
            <w:tcW w:w="1406" w:type="dxa"/>
          </w:tcPr>
          <w:p w14:paraId="744851A4"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570F206" w14:textId="77777777" w:rsidR="00E919F3" w:rsidRPr="00E919F3" w:rsidRDefault="00E919F3" w:rsidP="00E919F3">
            <w:pPr>
              <w:tabs>
                <w:tab w:val="clear" w:pos="567"/>
                <w:tab w:val="clear" w:pos="851"/>
                <w:tab w:val="clear" w:pos="1134"/>
                <w:tab w:val="clear" w:pos="1418"/>
                <w:tab w:val="clear" w:pos="1701"/>
              </w:tabs>
            </w:pPr>
            <w:r w:rsidRPr="00E919F3">
              <w:t>Draft TR 28.810 'Study on concept, requirements and solutions for levels of autonomous network'</w:t>
            </w:r>
          </w:p>
        </w:tc>
        <w:tc>
          <w:tcPr>
            <w:tcW w:w="2407" w:type="dxa"/>
          </w:tcPr>
          <w:p w14:paraId="290183F5"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3A301530"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7AE8F9B" w14:textId="77777777" w:rsidTr="00E919F3">
        <w:tc>
          <w:tcPr>
            <w:tcW w:w="884" w:type="dxa"/>
          </w:tcPr>
          <w:p w14:paraId="42B94EB1" w14:textId="77777777" w:rsidR="00E919F3" w:rsidRPr="00E919F3" w:rsidRDefault="00E919F3" w:rsidP="00E919F3">
            <w:pPr>
              <w:tabs>
                <w:tab w:val="clear" w:pos="567"/>
                <w:tab w:val="clear" w:pos="851"/>
                <w:tab w:val="clear" w:pos="1134"/>
                <w:tab w:val="clear" w:pos="1418"/>
                <w:tab w:val="clear" w:pos="1701"/>
              </w:tabs>
            </w:pPr>
            <w:r w:rsidRPr="00E919F3">
              <w:t>SP-200760</w:t>
            </w:r>
          </w:p>
        </w:tc>
        <w:tc>
          <w:tcPr>
            <w:tcW w:w="1239" w:type="dxa"/>
          </w:tcPr>
          <w:p w14:paraId="5A0CC054" w14:textId="77777777" w:rsidR="00E919F3" w:rsidRPr="00E919F3" w:rsidRDefault="00E919F3" w:rsidP="00E919F3">
            <w:pPr>
              <w:tabs>
                <w:tab w:val="clear" w:pos="567"/>
                <w:tab w:val="clear" w:pos="851"/>
                <w:tab w:val="clear" w:pos="1134"/>
                <w:tab w:val="clear" w:pos="1418"/>
                <w:tab w:val="clear" w:pos="1701"/>
              </w:tabs>
            </w:pPr>
            <w:r w:rsidRPr="00E919F3">
              <w:t>DRAFT TS</w:t>
            </w:r>
          </w:p>
        </w:tc>
        <w:tc>
          <w:tcPr>
            <w:tcW w:w="1406" w:type="dxa"/>
          </w:tcPr>
          <w:p w14:paraId="363B432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A8C6446" w14:textId="77777777" w:rsidR="00E919F3" w:rsidRPr="00E919F3" w:rsidRDefault="00E919F3" w:rsidP="00E919F3">
            <w:pPr>
              <w:tabs>
                <w:tab w:val="clear" w:pos="567"/>
                <w:tab w:val="clear" w:pos="851"/>
                <w:tab w:val="clear" w:pos="1134"/>
                <w:tab w:val="clear" w:pos="1418"/>
                <w:tab w:val="clear" w:pos="1701"/>
              </w:tabs>
            </w:pPr>
            <w:r w:rsidRPr="00E919F3">
              <w:t>Draft TS 28.201 'Network slice performance and analytics charging in the 5G System (5GS); Stage 2'</w:t>
            </w:r>
          </w:p>
        </w:tc>
        <w:tc>
          <w:tcPr>
            <w:tcW w:w="2407" w:type="dxa"/>
          </w:tcPr>
          <w:p w14:paraId="16EF85E2"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7DEFE845"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B4DF6B9" w14:textId="77777777" w:rsidTr="00E919F3">
        <w:tc>
          <w:tcPr>
            <w:tcW w:w="884" w:type="dxa"/>
          </w:tcPr>
          <w:p w14:paraId="7EC826EA" w14:textId="77777777" w:rsidR="00E919F3" w:rsidRPr="00E919F3" w:rsidRDefault="00E919F3" w:rsidP="00E919F3">
            <w:pPr>
              <w:tabs>
                <w:tab w:val="clear" w:pos="567"/>
                <w:tab w:val="clear" w:pos="851"/>
                <w:tab w:val="clear" w:pos="1134"/>
                <w:tab w:val="clear" w:pos="1418"/>
                <w:tab w:val="clear" w:pos="1701"/>
              </w:tabs>
            </w:pPr>
            <w:r w:rsidRPr="00E919F3">
              <w:t>SP-200761</w:t>
            </w:r>
          </w:p>
        </w:tc>
        <w:tc>
          <w:tcPr>
            <w:tcW w:w="1239" w:type="dxa"/>
          </w:tcPr>
          <w:p w14:paraId="5F89D7B7" w14:textId="77777777" w:rsidR="00E919F3" w:rsidRPr="00E919F3" w:rsidRDefault="00E919F3" w:rsidP="00E919F3">
            <w:pPr>
              <w:tabs>
                <w:tab w:val="clear" w:pos="567"/>
                <w:tab w:val="clear" w:pos="851"/>
                <w:tab w:val="clear" w:pos="1134"/>
                <w:tab w:val="clear" w:pos="1418"/>
                <w:tab w:val="clear" w:pos="1701"/>
              </w:tabs>
            </w:pPr>
            <w:r w:rsidRPr="00E919F3">
              <w:t>DRAFT TS</w:t>
            </w:r>
          </w:p>
        </w:tc>
        <w:tc>
          <w:tcPr>
            <w:tcW w:w="1406" w:type="dxa"/>
          </w:tcPr>
          <w:p w14:paraId="4625794C"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6AB2F14" w14:textId="77777777" w:rsidR="00E919F3" w:rsidRPr="00E919F3" w:rsidRDefault="00E919F3" w:rsidP="00E919F3">
            <w:pPr>
              <w:tabs>
                <w:tab w:val="clear" w:pos="567"/>
                <w:tab w:val="clear" w:pos="851"/>
                <w:tab w:val="clear" w:pos="1134"/>
                <w:tab w:val="clear" w:pos="1418"/>
                <w:tab w:val="clear" w:pos="1701"/>
              </w:tabs>
            </w:pPr>
            <w:r w:rsidRPr="00E919F3">
              <w:t>Draft TS 28.202 'Network slice management charging in the 5G System (5GS); Stage 2'</w:t>
            </w:r>
          </w:p>
        </w:tc>
        <w:tc>
          <w:tcPr>
            <w:tcW w:w="2407" w:type="dxa"/>
          </w:tcPr>
          <w:p w14:paraId="1039DD46"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16EA7317"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EFF7FBA" w14:textId="77777777" w:rsidTr="00E919F3">
        <w:tc>
          <w:tcPr>
            <w:tcW w:w="884" w:type="dxa"/>
          </w:tcPr>
          <w:p w14:paraId="38FEE7FB" w14:textId="77777777" w:rsidR="00E919F3" w:rsidRPr="00E919F3" w:rsidRDefault="00E919F3" w:rsidP="00E919F3">
            <w:pPr>
              <w:tabs>
                <w:tab w:val="clear" w:pos="567"/>
                <w:tab w:val="clear" w:pos="851"/>
                <w:tab w:val="clear" w:pos="1134"/>
                <w:tab w:val="clear" w:pos="1418"/>
                <w:tab w:val="clear" w:pos="1701"/>
              </w:tabs>
            </w:pPr>
            <w:r w:rsidRPr="00E919F3">
              <w:t>SP-200763</w:t>
            </w:r>
          </w:p>
        </w:tc>
        <w:tc>
          <w:tcPr>
            <w:tcW w:w="1239" w:type="dxa"/>
          </w:tcPr>
          <w:p w14:paraId="26165AAE" w14:textId="77777777" w:rsidR="00E919F3" w:rsidRPr="00E919F3" w:rsidRDefault="00E919F3" w:rsidP="00E919F3">
            <w:pPr>
              <w:tabs>
                <w:tab w:val="clear" w:pos="567"/>
                <w:tab w:val="clear" w:pos="851"/>
                <w:tab w:val="clear" w:pos="1134"/>
                <w:tab w:val="clear" w:pos="1418"/>
                <w:tab w:val="clear" w:pos="1701"/>
              </w:tabs>
            </w:pPr>
            <w:r w:rsidRPr="00E919F3">
              <w:t>WID REVISED</w:t>
            </w:r>
          </w:p>
        </w:tc>
        <w:tc>
          <w:tcPr>
            <w:tcW w:w="1406" w:type="dxa"/>
          </w:tcPr>
          <w:p w14:paraId="42A19E87"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D4B684D" w14:textId="77777777" w:rsidR="00E919F3" w:rsidRPr="00E919F3" w:rsidRDefault="00E919F3" w:rsidP="00E919F3">
            <w:pPr>
              <w:tabs>
                <w:tab w:val="clear" w:pos="567"/>
                <w:tab w:val="clear" w:pos="851"/>
                <w:tab w:val="clear" w:pos="1134"/>
                <w:tab w:val="clear" w:pos="1418"/>
                <w:tab w:val="clear" w:pos="1701"/>
              </w:tabs>
            </w:pPr>
            <w:r w:rsidRPr="00E919F3">
              <w:t>Revised WID Self-Organizing Networks (SON) for 5G networks.</w:t>
            </w:r>
          </w:p>
        </w:tc>
        <w:tc>
          <w:tcPr>
            <w:tcW w:w="2407" w:type="dxa"/>
          </w:tcPr>
          <w:p w14:paraId="60ED21D8"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04384D70"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91540EB" w14:textId="77777777" w:rsidTr="00E919F3">
        <w:tc>
          <w:tcPr>
            <w:tcW w:w="884" w:type="dxa"/>
          </w:tcPr>
          <w:p w14:paraId="2AD3EBB2" w14:textId="77777777" w:rsidR="00E919F3" w:rsidRPr="00E919F3" w:rsidRDefault="00E919F3" w:rsidP="00E919F3">
            <w:pPr>
              <w:tabs>
                <w:tab w:val="clear" w:pos="567"/>
                <w:tab w:val="clear" w:pos="851"/>
                <w:tab w:val="clear" w:pos="1134"/>
                <w:tab w:val="clear" w:pos="1418"/>
                <w:tab w:val="clear" w:pos="1701"/>
              </w:tabs>
            </w:pPr>
            <w:r w:rsidRPr="00E919F3">
              <w:t>SP-200765</w:t>
            </w:r>
          </w:p>
        </w:tc>
        <w:tc>
          <w:tcPr>
            <w:tcW w:w="1239" w:type="dxa"/>
          </w:tcPr>
          <w:p w14:paraId="1F05DF83" w14:textId="77777777" w:rsidR="00E919F3" w:rsidRPr="00E919F3" w:rsidRDefault="00E919F3" w:rsidP="00E919F3">
            <w:pPr>
              <w:tabs>
                <w:tab w:val="clear" w:pos="567"/>
                <w:tab w:val="clear" w:pos="851"/>
                <w:tab w:val="clear" w:pos="1134"/>
                <w:tab w:val="clear" w:pos="1418"/>
                <w:tab w:val="clear" w:pos="1701"/>
              </w:tabs>
            </w:pPr>
            <w:r w:rsidRPr="00E919F3">
              <w:t>SID NEW</w:t>
            </w:r>
          </w:p>
        </w:tc>
        <w:tc>
          <w:tcPr>
            <w:tcW w:w="1406" w:type="dxa"/>
          </w:tcPr>
          <w:p w14:paraId="3F5C61E2"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623E4E8" w14:textId="77777777" w:rsidR="00E919F3" w:rsidRPr="00E919F3" w:rsidRDefault="00E919F3" w:rsidP="00E919F3">
            <w:pPr>
              <w:tabs>
                <w:tab w:val="clear" w:pos="567"/>
                <w:tab w:val="clear" w:pos="851"/>
                <w:tab w:val="clear" w:pos="1134"/>
                <w:tab w:val="clear" w:pos="1418"/>
                <w:tab w:val="clear" w:pos="1701"/>
              </w:tabs>
            </w:pPr>
            <w:r w:rsidRPr="00E919F3">
              <w:t>New SID on YANG PUSH.</w:t>
            </w:r>
          </w:p>
        </w:tc>
        <w:tc>
          <w:tcPr>
            <w:tcW w:w="2407" w:type="dxa"/>
          </w:tcPr>
          <w:p w14:paraId="3A116EE6"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49D8467F"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40F1D5F" w14:textId="77777777" w:rsidTr="00E919F3">
        <w:tc>
          <w:tcPr>
            <w:tcW w:w="884" w:type="dxa"/>
          </w:tcPr>
          <w:p w14:paraId="0F68357D" w14:textId="77777777" w:rsidR="00E919F3" w:rsidRPr="00E919F3" w:rsidRDefault="00E919F3" w:rsidP="00E919F3">
            <w:pPr>
              <w:tabs>
                <w:tab w:val="clear" w:pos="567"/>
                <w:tab w:val="clear" w:pos="851"/>
                <w:tab w:val="clear" w:pos="1134"/>
                <w:tab w:val="clear" w:pos="1418"/>
                <w:tab w:val="clear" w:pos="1701"/>
              </w:tabs>
            </w:pPr>
            <w:r w:rsidRPr="00E919F3">
              <w:t>SP-200766</w:t>
            </w:r>
          </w:p>
        </w:tc>
        <w:tc>
          <w:tcPr>
            <w:tcW w:w="1239" w:type="dxa"/>
          </w:tcPr>
          <w:p w14:paraId="2BD8C624" w14:textId="77777777" w:rsidR="00E919F3" w:rsidRPr="00E919F3" w:rsidRDefault="00E919F3" w:rsidP="00E919F3">
            <w:pPr>
              <w:tabs>
                <w:tab w:val="clear" w:pos="567"/>
                <w:tab w:val="clear" w:pos="851"/>
                <w:tab w:val="clear" w:pos="1134"/>
                <w:tab w:val="clear" w:pos="1418"/>
                <w:tab w:val="clear" w:pos="1701"/>
              </w:tabs>
            </w:pPr>
            <w:r w:rsidRPr="00E919F3">
              <w:t>SID REVISED</w:t>
            </w:r>
          </w:p>
        </w:tc>
        <w:tc>
          <w:tcPr>
            <w:tcW w:w="1406" w:type="dxa"/>
          </w:tcPr>
          <w:p w14:paraId="363622B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5DF16A1" w14:textId="77777777" w:rsidR="00E919F3" w:rsidRPr="00E919F3" w:rsidRDefault="00E919F3" w:rsidP="00E919F3">
            <w:pPr>
              <w:tabs>
                <w:tab w:val="clear" w:pos="567"/>
                <w:tab w:val="clear" w:pos="851"/>
                <w:tab w:val="clear" w:pos="1134"/>
                <w:tab w:val="clear" w:pos="1418"/>
                <w:tab w:val="clear" w:pos="1701"/>
              </w:tabs>
            </w:pPr>
            <w:r w:rsidRPr="00E919F3">
              <w:t>New SID on network slice management enhancement to include security aspects.</w:t>
            </w:r>
          </w:p>
        </w:tc>
        <w:tc>
          <w:tcPr>
            <w:tcW w:w="2407" w:type="dxa"/>
          </w:tcPr>
          <w:p w14:paraId="6A740F41"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017A189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4A4DBDA" w14:textId="77777777" w:rsidTr="00E919F3">
        <w:tc>
          <w:tcPr>
            <w:tcW w:w="884" w:type="dxa"/>
          </w:tcPr>
          <w:p w14:paraId="12E6934B" w14:textId="77777777" w:rsidR="00E919F3" w:rsidRPr="00E919F3" w:rsidRDefault="00E919F3" w:rsidP="00E919F3">
            <w:pPr>
              <w:tabs>
                <w:tab w:val="clear" w:pos="567"/>
                <w:tab w:val="clear" w:pos="851"/>
                <w:tab w:val="clear" w:pos="1134"/>
                <w:tab w:val="clear" w:pos="1418"/>
                <w:tab w:val="clear" w:pos="1701"/>
              </w:tabs>
            </w:pPr>
            <w:r w:rsidRPr="00E919F3">
              <w:lastRenderedPageBreak/>
              <w:t>SP-200767</w:t>
            </w:r>
          </w:p>
        </w:tc>
        <w:tc>
          <w:tcPr>
            <w:tcW w:w="1239" w:type="dxa"/>
          </w:tcPr>
          <w:p w14:paraId="32AD51A7" w14:textId="77777777" w:rsidR="00E919F3" w:rsidRPr="00E919F3" w:rsidRDefault="00E919F3" w:rsidP="00E919F3">
            <w:pPr>
              <w:tabs>
                <w:tab w:val="clear" w:pos="567"/>
                <w:tab w:val="clear" w:pos="851"/>
                <w:tab w:val="clear" w:pos="1134"/>
                <w:tab w:val="clear" w:pos="1418"/>
                <w:tab w:val="clear" w:pos="1701"/>
              </w:tabs>
            </w:pPr>
            <w:r w:rsidRPr="00E919F3">
              <w:t>SID NEW</w:t>
            </w:r>
          </w:p>
        </w:tc>
        <w:tc>
          <w:tcPr>
            <w:tcW w:w="1406" w:type="dxa"/>
          </w:tcPr>
          <w:p w14:paraId="3E22505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57180FC" w14:textId="77777777" w:rsidR="00E919F3" w:rsidRPr="00E919F3" w:rsidRDefault="00E919F3" w:rsidP="00E919F3">
            <w:pPr>
              <w:tabs>
                <w:tab w:val="clear" w:pos="567"/>
                <w:tab w:val="clear" w:pos="851"/>
                <w:tab w:val="clear" w:pos="1134"/>
                <w:tab w:val="clear" w:pos="1418"/>
                <w:tab w:val="clear" w:pos="1701"/>
              </w:tabs>
            </w:pPr>
            <w:r w:rsidRPr="00E919F3">
              <w:t>New SID on charging aspects of Enhanced Proximity-based Services in 5GC.</w:t>
            </w:r>
          </w:p>
        </w:tc>
        <w:tc>
          <w:tcPr>
            <w:tcW w:w="2407" w:type="dxa"/>
          </w:tcPr>
          <w:p w14:paraId="2E6E19CA"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0E036D8"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AA01F32" w14:textId="77777777" w:rsidTr="00E919F3">
        <w:tc>
          <w:tcPr>
            <w:tcW w:w="884" w:type="dxa"/>
          </w:tcPr>
          <w:p w14:paraId="03931CCE" w14:textId="77777777" w:rsidR="00E919F3" w:rsidRPr="00E919F3" w:rsidRDefault="00E919F3" w:rsidP="00E919F3">
            <w:pPr>
              <w:tabs>
                <w:tab w:val="clear" w:pos="567"/>
                <w:tab w:val="clear" w:pos="851"/>
                <w:tab w:val="clear" w:pos="1134"/>
                <w:tab w:val="clear" w:pos="1418"/>
                <w:tab w:val="clear" w:pos="1701"/>
              </w:tabs>
            </w:pPr>
            <w:r w:rsidRPr="00E919F3">
              <w:t>SP-200769</w:t>
            </w:r>
          </w:p>
        </w:tc>
        <w:tc>
          <w:tcPr>
            <w:tcW w:w="1239" w:type="dxa"/>
          </w:tcPr>
          <w:p w14:paraId="3DC4BFD0" w14:textId="77777777" w:rsidR="00E919F3" w:rsidRPr="00E919F3" w:rsidRDefault="00E919F3" w:rsidP="00E919F3">
            <w:pPr>
              <w:tabs>
                <w:tab w:val="clear" w:pos="567"/>
                <w:tab w:val="clear" w:pos="851"/>
                <w:tab w:val="clear" w:pos="1134"/>
                <w:tab w:val="clear" w:pos="1418"/>
                <w:tab w:val="clear" w:pos="1701"/>
              </w:tabs>
            </w:pPr>
            <w:r w:rsidRPr="00E919F3">
              <w:t>WID NEW</w:t>
            </w:r>
          </w:p>
        </w:tc>
        <w:tc>
          <w:tcPr>
            <w:tcW w:w="1406" w:type="dxa"/>
          </w:tcPr>
          <w:p w14:paraId="3FFF5226"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0FF4F80" w14:textId="77777777" w:rsidR="00E919F3" w:rsidRPr="00E919F3" w:rsidRDefault="00E919F3" w:rsidP="00E919F3">
            <w:pPr>
              <w:tabs>
                <w:tab w:val="clear" w:pos="567"/>
                <w:tab w:val="clear" w:pos="851"/>
                <w:tab w:val="clear" w:pos="1134"/>
                <w:tab w:val="clear" w:pos="1418"/>
                <w:tab w:val="clear" w:pos="1701"/>
              </w:tabs>
            </w:pPr>
            <w:r w:rsidRPr="00E919F3">
              <w:t>New work item on charging enhancement for URLLC.</w:t>
            </w:r>
          </w:p>
        </w:tc>
        <w:tc>
          <w:tcPr>
            <w:tcW w:w="2407" w:type="dxa"/>
          </w:tcPr>
          <w:p w14:paraId="1D99B738"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2D16B16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57AD837" w14:textId="77777777" w:rsidTr="00E919F3">
        <w:tc>
          <w:tcPr>
            <w:tcW w:w="884" w:type="dxa"/>
          </w:tcPr>
          <w:p w14:paraId="4BD9A126" w14:textId="77777777" w:rsidR="00E919F3" w:rsidRPr="00E919F3" w:rsidRDefault="00E919F3" w:rsidP="00E919F3">
            <w:pPr>
              <w:tabs>
                <w:tab w:val="clear" w:pos="567"/>
                <w:tab w:val="clear" w:pos="851"/>
                <w:tab w:val="clear" w:pos="1134"/>
                <w:tab w:val="clear" w:pos="1418"/>
                <w:tab w:val="clear" w:pos="1701"/>
              </w:tabs>
            </w:pPr>
            <w:r w:rsidRPr="00E919F3">
              <w:t>SP-200770</w:t>
            </w:r>
          </w:p>
        </w:tc>
        <w:tc>
          <w:tcPr>
            <w:tcW w:w="1239" w:type="dxa"/>
          </w:tcPr>
          <w:p w14:paraId="7707FC6D" w14:textId="77777777" w:rsidR="00E919F3" w:rsidRPr="00E919F3" w:rsidRDefault="00E919F3" w:rsidP="00E919F3">
            <w:pPr>
              <w:tabs>
                <w:tab w:val="clear" w:pos="567"/>
                <w:tab w:val="clear" w:pos="851"/>
                <w:tab w:val="clear" w:pos="1134"/>
                <w:tab w:val="clear" w:pos="1418"/>
                <w:tab w:val="clear" w:pos="1701"/>
              </w:tabs>
            </w:pPr>
            <w:r w:rsidRPr="00E919F3">
              <w:t>WID REVISED</w:t>
            </w:r>
          </w:p>
        </w:tc>
        <w:tc>
          <w:tcPr>
            <w:tcW w:w="1406" w:type="dxa"/>
          </w:tcPr>
          <w:p w14:paraId="086BE8B2"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ECABB53" w14:textId="77777777" w:rsidR="00E919F3" w:rsidRPr="00E919F3" w:rsidRDefault="00E919F3" w:rsidP="00E919F3">
            <w:pPr>
              <w:tabs>
                <w:tab w:val="clear" w:pos="567"/>
                <w:tab w:val="clear" w:pos="851"/>
                <w:tab w:val="clear" w:pos="1134"/>
                <w:tab w:val="clear" w:pos="1418"/>
                <w:tab w:val="clear" w:pos="1701"/>
              </w:tabs>
            </w:pPr>
            <w:r w:rsidRPr="00E919F3">
              <w:t>Revised WID on Discovery of management services in 5G.</w:t>
            </w:r>
          </w:p>
        </w:tc>
        <w:tc>
          <w:tcPr>
            <w:tcW w:w="2407" w:type="dxa"/>
          </w:tcPr>
          <w:p w14:paraId="32811DA5"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1E5B0927"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D571DEA" w14:textId="77777777" w:rsidTr="00E919F3">
        <w:tc>
          <w:tcPr>
            <w:tcW w:w="884" w:type="dxa"/>
          </w:tcPr>
          <w:p w14:paraId="74C56E8C" w14:textId="77777777" w:rsidR="00E919F3" w:rsidRPr="00E919F3" w:rsidRDefault="00E919F3" w:rsidP="00E919F3">
            <w:pPr>
              <w:tabs>
                <w:tab w:val="clear" w:pos="567"/>
                <w:tab w:val="clear" w:pos="851"/>
                <w:tab w:val="clear" w:pos="1134"/>
                <w:tab w:val="clear" w:pos="1418"/>
                <w:tab w:val="clear" w:pos="1701"/>
              </w:tabs>
            </w:pPr>
            <w:r w:rsidRPr="00E919F3">
              <w:t>SP-200771</w:t>
            </w:r>
          </w:p>
        </w:tc>
        <w:tc>
          <w:tcPr>
            <w:tcW w:w="1239" w:type="dxa"/>
          </w:tcPr>
          <w:p w14:paraId="552EF661" w14:textId="77777777" w:rsidR="00E919F3" w:rsidRPr="00E919F3" w:rsidRDefault="00E919F3" w:rsidP="00E919F3">
            <w:pPr>
              <w:tabs>
                <w:tab w:val="clear" w:pos="567"/>
                <w:tab w:val="clear" w:pos="851"/>
                <w:tab w:val="clear" w:pos="1134"/>
                <w:tab w:val="clear" w:pos="1418"/>
                <w:tab w:val="clear" w:pos="1701"/>
              </w:tabs>
            </w:pPr>
            <w:r w:rsidRPr="00E919F3">
              <w:t>SID NEW</w:t>
            </w:r>
          </w:p>
        </w:tc>
        <w:tc>
          <w:tcPr>
            <w:tcW w:w="1406" w:type="dxa"/>
          </w:tcPr>
          <w:p w14:paraId="05AEDB7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025C06B" w14:textId="77777777" w:rsidR="00E919F3" w:rsidRPr="00E919F3" w:rsidRDefault="00E919F3" w:rsidP="00E919F3">
            <w:pPr>
              <w:tabs>
                <w:tab w:val="clear" w:pos="567"/>
                <w:tab w:val="clear" w:pos="851"/>
                <w:tab w:val="clear" w:pos="1134"/>
                <w:tab w:val="clear" w:pos="1418"/>
                <w:tab w:val="clear" w:pos="1701"/>
              </w:tabs>
            </w:pPr>
            <w:r w:rsidRPr="00E919F3">
              <w:t>Study on charging aspects of 5GS CIoT.</w:t>
            </w:r>
          </w:p>
        </w:tc>
        <w:tc>
          <w:tcPr>
            <w:tcW w:w="2407" w:type="dxa"/>
          </w:tcPr>
          <w:p w14:paraId="63538317"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15D8E85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69586A9" w14:textId="77777777" w:rsidTr="00E919F3">
        <w:tc>
          <w:tcPr>
            <w:tcW w:w="884" w:type="dxa"/>
          </w:tcPr>
          <w:p w14:paraId="52236396" w14:textId="77777777" w:rsidR="00E919F3" w:rsidRPr="00E919F3" w:rsidRDefault="00E919F3" w:rsidP="00E919F3">
            <w:pPr>
              <w:tabs>
                <w:tab w:val="clear" w:pos="567"/>
                <w:tab w:val="clear" w:pos="851"/>
                <w:tab w:val="clear" w:pos="1134"/>
                <w:tab w:val="clear" w:pos="1418"/>
                <w:tab w:val="clear" w:pos="1701"/>
              </w:tabs>
            </w:pPr>
            <w:r w:rsidRPr="00E919F3">
              <w:t>SP-200772</w:t>
            </w:r>
          </w:p>
        </w:tc>
        <w:tc>
          <w:tcPr>
            <w:tcW w:w="1239" w:type="dxa"/>
          </w:tcPr>
          <w:p w14:paraId="32B05992"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268F4F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F8B0AD6" w14:textId="77777777" w:rsidR="00E919F3" w:rsidRPr="00E919F3" w:rsidRDefault="00E919F3" w:rsidP="00E919F3">
            <w:pPr>
              <w:tabs>
                <w:tab w:val="clear" w:pos="567"/>
                <w:tab w:val="clear" w:pos="851"/>
                <w:tab w:val="clear" w:pos="1134"/>
                <w:tab w:val="clear" w:pos="1418"/>
                <w:tab w:val="clear" w:pos="1701"/>
              </w:tabs>
            </w:pPr>
            <w:r w:rsidRPr="00E919F3">
              <w:t>Rel-17 CRs on Mission critical security enhancements phase 2</w:t>
            </w:r>
          </w:p>
        </w:tc>
        <w:tc>
          <w:tcPr>
            <w:tcW w:w="2407" w:type="dxa"/>
          </w:tcPr>
          <w:p w14:paraId="142BA2CA"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6910DA59"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DA0D483" w14:textId="77777777" w:rsidTr="00E919F3">
        <w:tc>
          <w:tcPr>
            <w:tcW w:w="884" w:type="dxa"/>
          </w:tcPr>
          <w:p w14:paraId="715BE4AC" w14:textId="77777777" w:rsidR="00E919F3" w:rsidRPr="00E919F3" w:rsidRDefault="00E919F3" w:rsidP="00E919F3">
            <w:pPr>
              <w:tabs>
                <w:tab w:val="clear" w:pos="567"/>
                <w:tab w:val="clear" w:pos="851"/>
                <w:tab w:val="clear" w:pos="1134"/>
                <w:tab w:val="clear" w:pos="1418"/>
                <w:tab w:val="clear" w:pos="1701"/>
              </w:tabs>
            </w:pPr>
            <w:r w:rsidRPr="00E919F3">
              <w:t>SP-200773</w:t>
            </w:r>
          </w:p>
        </w:tc>
        <w:tc>
          <w:tcPr>
            <w:tcW w:w="1239" w:type="dxa"/>
          </w:tcPr>
          <w:p w14:paraId="6D608E2C"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C3B193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242DD65" w14:textId="77777777" w:rsidR="00E919F3" w:rsidRPr="00E919F3" w:rsidRDefault="00E919F3" w:rsidP="00E919F3">
            <w:pPr>
              <w:tabs>
                <w:tab w:val="clear" w:pos="567"/>
                <w:tab w:val="clear" w:pos="851"/>
                <w:tab w:val="clear" w:pos="1134"/>
                <w:tab w:val="clear" w:pos="1418"/>
                <w:tab w:val="clear" w:pos="1701"/>
              </w:tabs>
            </w:pPr>
            <w:r w:rsidRPr="00E919F3">
              <w:t>Rel-15 CRs on Security aspects of 5G System - Phase 1 Batch 2</w:t>
            </w:r>
          </w:p>
        </w:tc>
        <w:tc>
          <w:tcPr>
            <w:tcW w:w="2407" w:type="dxa"/>
          </w:tcPr>
          <w:p w14:paraId="0A344F0D" w14:textId="77777777" w:rsidR="00E919F3" w:rsidRPr="00E919F3" w:rsidRDefault="00E919F3" w:rsidP="00E919F3">
            <w:pPr>
              <w:tabs>
                <w:tab w:val="clear" w:pos="567"/>
                <w:tab w:val="clear" w:pos="851"/>
                <w:tab w:val="clear" w:pos="1134"/>
                <w:tab w:val="clear" w:pos="1418"/>
                <w:tab w:val="clear" w:pos="1701"/>
              </w:tabs>
            </w:pPr>
            <w:r w:rsidRPr="00E919F3">
              <w:t>SA WG3</w:t>
            </w:r>
          </w:p>
        </w:tc>
        <w:tc>
          <w:tcPr>
            <w:tcW w:w="2275" w:type="dxa"/>
          </w:tcPr>
          <w:p w14:paraId="13C953C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540AA61" w14:textId="77777777" w:rsidTr="00E919F3">
        <w:tc>
          <w:tcPr>
            <w:tcW w:w="884" w:type="dxa"/>
          </w:tcPr>
          <w:p w14:paraId="0E0574CB" w14:textId="77777777" w:rsidR="00E919F3" w:rsidRPr="00E919F3" w:rsidRDefault="00E919F3" w:rsidP="00E919F3">
            <w:pPr>
              <w:tabs>
                <w:tab w:val="clear" w:pos="567"/>
                <w:tab w:val="clear" w:pos="851"/>
                <w:tab w:val="clear" w:pos="1134"/>
                <w:tab w:val="clear" w:pos="1418"/>
                <w:tab w:val="clear" w:pos="1701"/>
              </w:tabs>
            </w:pPr>
            <w:r w:rsidRPr="00E919F3">
              <w:t>SP-200776</w:t>
            </w:r>
          </w:p>
        </w:tc>
        <w:tc>
          <w:tcPr>
            <w:tcW w:w="1239" w:type="dxa"/>
          </w:tcPr>
          <w:p w14:paraId="025E4300" w14:textId="77777777" w:rsidR="00E919F3" w:rsidRPr="00E919F3" w:rsidRDefault="00E919F3" w:rsidP="00E919F3">
            <w:pPr>
              <w:tabs>
                <w:tab w:val="clear" w:pos="567"/>
                <w:tab w:val="clear" w:pos="851"/>
                <w:tab w:val="clear" w:pos="1134"/>
                <w:tab w:val="clear" w:pos="1418"/>
                <w:tab w:val="clear" w:pos="1701"/>
              </w:tabs>
            </w:pPr>
            <w:r w:rsidRPr="00E919F3">
              <w:t>WI SUMMARY</w:t>
            </w:r>
          </w:p>
        </w:tc>
        <w:tc>
          <w:tcPr>
            <w:tcW w:w="1406" w:type="dxa"/>
          </w:tcPr>
          <w:p w14:paraId="753D13C4" w14:textId="77777777" w:rsidR="00E919F3" w:rsidRPr="00E919F3" w:rsidRDefault="00E919F3" w:rsidP="00E919F3">
            <w:pPr>
              <w:tabs>
                <w:tab w:val="clear" w:pos="567"/>
                <w:tab w:val="clear" w:pos="851"/>
                <w:tab w:val="clear" w:pos="1134"/>
                <w:tab w:val="clear" w:pos="1418"/>
                <w:tab w:val="clear" w:pos="1701"/>
              </w:tabs>
            </w:pPr>
            <w:r w:rsidRPr="00E919F3">
              <w:t>Endorsement</w:t>
            </w:r>
          </w:p>
        </w:tc>
        <w:tc>
          <w:tcPr>
            <w:tcW w:w="2551" w:type="dxa"/>
          </w:tcPr>
          <w:p w14:paraId="432C2BF5" w14:textId="77777777" w:rsidR="00E919F3" w:rsidRPr="00E919F3" w:rsidRDefault="00E919F3" w:rsidP="00E919F3">
            <w:pPr>
              <w:tabs>
                <w:tab w:val="clear" w:pos="567"/>
                <w:tab w:val="clear" w:pos="851"/>
                <w:tab w:val="clear" w:pos="1134"/>
                <w:tab w:val="clear" w:pos="1418"/>
                <w:tab w:val="clear" w:pos="1701"/>
              </w:tabs>
            </w:pPr>
            <w:r w:rsidRPr="00E919F3">
              <w:t>Work Item Summary for 5G_eSBA</w:t>
            </w:r>
          </w:p>
        </w:tc>
        <w:tc>
          <w:tcPr>
            <w:tcW w:w="2407" w:type="dxa"/>
          </w:tcPr>
          <w:p w14:paraId="109F3A30" w14:textId="77777777" w:rsidR="00E919F3" w:rsidRPr="00E919F3" w:rsidRDefault="00E919F3" w:rsidP="00E919F3">
            <w:pPr>
              <w:tabs>
                <w:tab w:val="clear" w:pos="567"/>
                <w:tab w:val="clear" w:pos="851"/>
                <w:tab w:val="clear" w:pos="1134"/>
                <w:tab w:val="clear" w:pos="1418"/>
                <w:tab w:val="clear" w:pos="1701"/>
              </w:tabs>
            </w:pPr>
            <w:r w:rsidRPr="00E919F3">
              <w:t>China Mobile</w:t>
            </w:r>
          </w:p>
        </w:tc>
        <w:tc>
          <w:tcPr>
            <w:tcW w:w="2275" w:type="dxa"/>
          </w:tcPr>
          <w:p w14:paraId="4787F14B" w14:textId="77777777" w:rsidR="00E919F3" w:rsidRPr="00E919F3" w:rsidRDefault="00E919F3" w:rsidP="00E919F3">
            <w:pPr>
              <w:tabs>
                <w:tab w:val="clear" w:pos="567"/>
                <w:tab w:val="clear" w:pos="851"/>
                <w:tab w:val="clear" w:pos="1134"/>
                <w:tab w:val="clear" w:pos="1418"/>
                <w:tab w:val="clear" w:pos="1701"/>
              </w:tabs>
            </w:pPr>
            <w:r w:rsidRPr="00E919F3">
              <w:t>Endorsed</w:t>
            </w:r>
          </w:p>
        </w:tc>
      </w:tr>
      <w:tr w:rsidR="00E919F3" w:rsidRPr="00E919F3" w14:paraId="2D0AEA7E" w14:textId="77777777" w:rsidTr="00E919F3">
        <w:tc>
          <w:tcPr>
            <w:tcW w:w="884" w:type="dxa"/>
          </w:tcPr>
          <w:p w14:paraId="5CD526CD" w14:textId="77777777" w:rsidR="00E919F3" w:rsidRPr="00E919F3" w:rsidRDefault="00E919F3" w:rsidP="00E919F3">
            <w:pPr>
              <w:tabs>
                <w:tab w:val="clear" w:pos="567"/>
                <w:tab w:val="clear" w:pos="851"/>
                <w:tab w:val="clear" w:pos="1134"/>
                <w:tab w:val="clear" w:pos="1418"/>
                <w:tab w:val="clear" w:pos="1701"/>
              </w:tabs>
            </w:pPr>
            <w:r w:rsidRPr="00E919F3">
              <w:t>SP-200777</w:t>
            </w:r>
          </w:p>
        </w:tc>
        <w:tc>
          <w:tcPr>
            <w:tcW w:w="1239" w:type="dxa"/>
          </w:tcPr>
          <w:p w14:paraId="783E5EF6" w14:textId="77777777" w:rsidR="00E919F3" w:rsidRPr="00E919F3" w:rsidRDefault="00E919F3" w:rsidP="00E919F3">
            <w:pPr>
              <w:tabs>
                <w:tab w:val="clear" w:pos="567"/>
                <w:tab w:val="clear" w:pos="851"/>
                <w:tab w:val="clear" w:pos="1134"/>
                <w:tab w:val="clear" w:pos="1418"/>
                <w:tab w:val="clear" w:pos="1701"/>
              </w:tabs>
            </w:pPr>
            <w:r w:rsidRPr="00E919F3">
              <w:t>WI SUMMARY</w:t>
            </w:r>
          </w:p>
        </w:tc>
        <w:tc>
          <w:tcPr>
            <w:tcW w:w="1406" w:type="dxa"/>
          </w:tcPr>
          <w:p w14:paraId="0BCDF111" w14:textId="77777777" w:rsidR="00E919F3" w:rsidRPr="00E919F3" w:rsidRDefault="00E919F3" w:rsidP="00E919F3">
            <w:pPr>
              <w:tabs>
                <w:tab w:val="clear" w:pos="567"/>
                <w:tab w:val="clear" w:pos="851"/>
                <w:tab w:val="clear" w:pos="1134"/>
                <w:tab w:val="clear" w:pos="1418"/>
                <w:tab w:val="clear" w:pos="1701"/>
              </w:tabs>
            </w:pPr>
            <w:r w:rsidRPr="00E919F3">
              <w:t>Endorsement</w:t>
            </w:r>
          </w:p>
        </w:tc>
        <w:tc>
          <w:tcPr>
            <w:tcW w:w="2551" w:type="dxa"/>
          </w:tcPr>
          <w:p w14:paraId="76A5C9A7" w14:textId="77777777" w:rsidR="00E919F3" w:rsidRPr="00E919F3" w:rsidRDefault="00E919F3" w:rsidP="00E919F3">
            <w:pPr>
              <w:tabs>
                <w:tab w:val="clear" w:pos="567"/>
                <w:tab w:val="clear" w:pos="851"/>
                <w:tab w:val="clear" w:pos="1134"/>
                <w:tab w:val="clear" w:pos="1418"/>
                <w:tab w:val="clear" w:pos="1701"/>
              </w:tabs>
            </w:pPr>
            <w:r w:rsidRPr="00E919F3">
              <w:t>Work Item Summary for Rel-16 UDICOM</w:t>
            </w:r>
          </w:p>
        </w:tc>
        <w:tc>
          <w:tcPr>
            <w:tcW w:w="2407" w:type="dxa"/>
          </w:tcPr>
          <w:p w14:paraId="5135F983" w14:textId="77777777" w:rsidR="00E919F3" w:rsidRPr="00E919F3" w:rsidRDefault="00E919F3" w:rsidP="00E919F3">
            <w:pPr>
              <w:tabs>
                <w:tab w:val="clear" w:pos="567"/>
                <w:tab w:val="clear" w:pos="851"/>
                <w:tab w:val="clear" w:pos="1134"/>
                <w:tab w:val="clear" w:pos="1418"/>
                <w:tab w:val="clear" w:pos="1701"/>
              </w:tabs>
            </w:pPr>
            <w:r w:rsidRPr="00E919F3">
              <w:t>Nokia Korea</w:t>
            </w:r>
          </w:p>
        </w:tc>
        <w:tc>
          <w:tcPr>
            <w:tcW w:w="2275" w:type="dxa"/>
          </w:tcPr>
          <w:p w14:paraId="1EB1FB85" w14:textId="77777777" w:rsidR="00E919F3" w:rsidRPr="00E919F3" w:rsidRDefault="00E919F3" w:rsidP="00E919F3">
            <w:pPr>
              <w:tabs>
                <w:tab w:val="clear" w:pos="567"/>
                <w:tab w:val="clear" w:pos="851"/>
                <w:tab w:val="clear" w:pos="1134"/>
                <w:tab w:val="clear" w:pos="1418"/>
                <w:tab w:val="clear" w:pos="1701"/>
              </w:tabs>
            </w:pPr>
            <w:r w:rsidRPr="00E919F3">
              <w:t>Endorsed</w:t>
            </w:r>
          </w:p>
        </w:tc>
      </w:tr>
      <w:tr w:rsidR="00E919F3" w:rsidRPr="00E919F3" w14:paraId="5CC2A3AE" w14:textId="77777777" w:rsidTr="00E919F3">
        <w:tc>
          <w:tcPr>
            <w:tcW w:w="884" w:type="dxa"/>
          </w:tcPr>
          <w:p w14:paraId="16D2C110" w14:textId="77777777" w:rsidR="00E919F3" w:rsidRPr="00E919F3" w:rsidRDefault="00E919F3" w:rsidP="00E919F3">
            <w:pPr>
              <w:tabs>
                <w:tab w:val="clear" w:pos="567"/>
                <w:tab w:val="clear" w:pos="851"/>
                <w:tab w:val="clear" w:pos="1134"/>
                <w:tab w:val="clear" w:pos="1418"/>
                <w:tab w:val="clear" w:pos="1701"/>
              </w:tabs>
            </w:pPr>
            <w:r w:rsidRPr="00E919F3">
              <w:t>SP-200785</w:t>
            </w:r>
          </w:p>
        </w:tc>
        <w:tc>
          <w:tcPr>
            <w:tcW w:w="1239" w:type="dxa"/>
          </w:tcPr>
          <w:p w14:paraId="2E453BC2"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1125D1D"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88B00FF" w14:textId="77777777" w:rsidR="00E919F3" w:rsidRPr="00E919F3" w:rsidRDefault="00E919F3" w:rsidP="00E919F3">
            <w:pPr>
              <w:tabs>
                <w:tab w:val="clear" w:pos="567"/>
                <w:tab w:val="clear" w:pos="851"/>
                <w:tab w:val="clear" w:pos="1134"/>
                <w:tab w:val="clear" w:pos="1418"/>
                <w:tab w:val="clear" w:pos="1701"/>
              </w:tabs>
            </w:pPr>
            <w:r w:rsidRPr="00E919F3">
              <w:t>Stage 1 CRs on REAR</w:t>
            </w:r>
          </w:p>
        </w:tc>
        <w:tc>
          <w:tcPr>
            <w:tcW w:w="2407" w:type="dxa"/>
          </w:tcPr>
          <w:p w14:paraId="77B1F9D8" w14:textId="77777777" w:rsidR="00E919F3" w:rsidRPr="00E919F3" w:rsidRDefault="00E919F3" w:rsidP="00E919F3">
            <w:pPr>
              <w:tabs>
                <w:tab w:val="clear" w:pos="567"/>
                <w:tab w:val="clear" w:pos="851"/>
                <w:tab w:val="clear" w:pos="1134"/>
                <w:tab w:val="clear" w:pos="1418"/>
                <w:tab w:val="clear" w:pos="1701"/>
              </w:tabs>
            </w:pPr>
            <w:r w:rsidRPr="00E919F3">
              <w:t>SA WG1</w:t>
            </w:r>
          </w:p>
        </w:tc>
        <w:tc>
          <w:tcPr>
            <w:tcW w:w="2275" w:type="dxa"/>
          </w:tcPr>
          <w:p w14:paraId="01CAD10D"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9EDD4F4" w14:textId="77777777" w:rsidTr="00E919F3">
        <w:tc>
          <w:tcPr>
            <w:tcW w:w="884" w:type="dxa"/>
          </w:tcPr>
          <w:p w14:paraId="320E40C0" w14:textId="77777777" w:rsidR="00E919F3" w:rsidRPr="00E919F3" w:rsidRDefault="00E919F3" w:rsidP="00E919F3">
            <w:pPr>
              <w:tabs>
                <w:tab w:val="clear" w:pos="567"/>
                <w:tab w:val="clear" w:pos="851"/>
                <w:tab w:val="clear" w:pos="1134"/>
                <w:tab w:val="clear" w:pos="1418"/>
                <w:tab w:val="clear" w:pos="1701"/>
              </w:tabs>
            </w:pPr>
            <w:r w:rsidRPr="00E919F3">
              <w:t>SP-200786</w:t>
            </w:r>
          </w:p>
        </w:tc>
        <w:tc>
          <w:tcPr>
            <w:tcW w:w="1239" w:type="dxa"/>
          </w:tcPr>
          <w:p w14:paraId="67D6DDDD"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90A588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CF211F2" w14:textId="77777777" w:rsidR="00E919F3" w:rsidRPr="00E919F3" w:rsidRDefault="00E919F3" w:rsidP="00E919F3">
            <w:pPr>
              <w:tabs>
                <w:tab w:val="clear" w:pos="567"/>
                <w:tab w:val="clear" w:pos="851"/>
                <w:tab w:val="clear" w:pos="1134"/>
                <w:tab w:val="clear" w:pos="1418"/>
                <w:tab w:val="clear" w:pos="1701"/>
              </w:tabs>
            </w:pPr>
            <w:r w:rsidRPr="00E919F3">
              <w:t>Stage 1 CRs on MARCOM</w:t>
            </w:r>
          </w:p>
        </w:tc>
        <w:tc>
          <w:tcPr>
            <w:tcW w:w="2407" w:type="dxa"/>
          </w:tcPr>
          <w:p w14:paraId="4DA75CE3" w14:textId="77777777" w:rsidR="00E919F3" w:rsidRPr="00E919F3" w:rsidRDefault="00E919F3" w:rsidP="00E919F3">
            <w:pPr>
              <w:tabs>
                <w:tab w:val="clear" w:pos="567"/>
                <w:tab w:val="clear" w:pos="851"/>
                <w:tab w:val="clear" w:pos="1134"/>
                <w:tab w:val="clear" w:pos="1418"/>
                <w:tab w:val="clear" w:pos="1701"/>
              </w:tabs>
            </w:pPr>
            <w:r w:rsidRPr="00E919F3">
              <w:t>SA WG1</w:t>
            </w:r>
          </w:p>
        </w:tc>
        <w:tc>
          <w:tcPr>
            <w:tcW w:w="2275" w:type="dxa"/>
          </w:tcPr>
          <w:p w14:paraId="28A3407D"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302B7F7" w14:textId="77777777" w:rsidTr="00E919F3">
        <w:tc>
          <w:tcPr>
            <w:tcW w:w="884" w:type="dxa"/>
          </w:tcPr>
          <w:p w14:paraId="540F4A70" w14:textId="77777777" w:rsidR="00E919F3" w:rsidRPr="00E919F3" w:rsidRDefault="00E919F3" w:rsidP="00E919F3">
            <w:pPr>
              <w:tabs>
                <w:tab w:val="clear" w:pos="567"/>
                <w:tab w:val="clear" w:pos="851"/>
                <w:tab w:val="clear" w:pos="1134"/>
                <w:tab w:val="clear" w:pos="1418"/>
                <w:tab w:val="clear" w:pos="1701"/>
              </w:tabs>
            </w:pPr>
            <w:r w:rsidRPr="00E919F3">
              <w:t>SP-200787</w:t>
            </w:r>
          </w:p>
        </w:tc>
        <w:tc>
          <w:tcPr>
            <w:tcW w:w="1239" w:type="dxa"/>
          </w:tcPr>
          <w:p w14:paraId="69A7948F"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CFB250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9C8CA79" w14:textId="77777777" w:rsidR="00E919F3" w:rsidRPr="00E919F3" w:rsidRDefault="00E919F3" w:rsidP="00E919F3">
            <w:pPr>
              <w:tabs>
                <w:tab w:val="clear" w:pos="567"/>
                <w:tab w:val="clear" w:pos="851"/>
                <w:tab w:val="clear" w:pos="1134"/>
                <w:tab w:val="clear" w:pos="1418"/>
                <w:tab w:val="clear" w:pos="1701"/>
              </w:tabs>
            </w:pPr>
            <w:r w:rsidRPr="00E919F3">
              <w:t>Stage 1 CRs on 5GSAT</w:t>
            </w:r>
          </w:p>
        </w:tc>
        <w:tc>
          <w:tcPr>
            <w:tcW w:w="2407" w:type="dxa"/>
          </w:tcPr>
          <w:p w14:paraId="170C55A2" w14:textId="77777777" w:rsidR="00E919F3" w:rsidRPr="00E919F3" w:rsidRDefault="00E919F3" w:rsidP="00E919F3">
            <w:pPr>
              <w:tabs>
                <w:tab w:val="clear" w:pos="567"/>
                <w:tab w:val="clear" w:pos="851"/>
                <w:tab w:val="clear" w:pos="1134"/>
                <w:tab w:val="clear" w:pos="1418"/>
                <w:tab w:val="clear" w:pos="1701"/>
              </w:tabs>
            </w:pPr>
            <w:r w:rsidRPr="00E919F3">
              <w:t>SA WG1</w:t>
            </w:r>
          </w:p>
        </w:tc>
        <w:tc>
          <w:tcPr>
            <w:tcW w:w="2275" w:type="dxa"/>
          </w:tcPr>
          <w:p w14:paraId="4F3DDAE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279A9C3" w14:textId="77777777" w:rsidTr="00E919F3">
        <w:tc>
          <w:tcPr>
            <w:tcW w:w="884" w:type="dxa"/>
          </w:tcPr>
          <w:p w14:paraId="6A584A7B" w14:textId="77777777" w:rsidR="00E919F3" w:rsidRPr="00E919F3" w:rsidRDefault="00E919F3" w:rsidP="00E919F3">
            <w:pPr>
              <w:tabs>
                <w:tab w:val="clear" w:pos="567"/>
                <w:tab w:val="clear" w:pos="851"/>
                <w:tab w:val="clear" w:pos="1134"/>
                <w:tab w:val="clear" w:pos="1418"/>
                <w:tab w:val="clear" w:pos="1701"/>
              </w:tabs>
            </w:pPr>
            <w:r w:rsidRPr="00E919F3">
              <w:t>SP-200788</w:t>
            </w:r>
          </w:p>
        </w:tc>
        <w:tc>
          <w:tcPr>
            <w:tcW w:w="1239" w:type="dxa"/>
          </w:tcPr>
          <w:p w14:paraId="582E430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01CE1E1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B642055" w14:textId="77777777" w:rsidR="00E919F3" w:rsidRPr="00E919F3" w:rsidRDefault="00E919F3" w:rsidP="00E919F3">
            <w:pPr>
              <w:tabs>
                <w:tab w:val="clear" w:pos="567"/>
                <w:tab w:val="clear" w:pos="851"/>
                <w:tab w:val="clear" w:pos="1134"/>
                <w:tab w:val="clear" w:pos="1418"/>
                <w:tab w:val="clear" w:pos="1701"/>
              </w:tabs>
            </w:pPr>
            <w:r w:rsidRPr="00E919F3">
              <w:t>Stage 1 CRs on UIA</w:t>
            </w:r>
          </w:p>
        </w:tc>
        <w:tc>
          <w:tcPr>
            <w:tcW w:w="2407" w:type="dxa"/>
          </w:tcPr>
          <w:p w14:paraId="2B393287" w14:textId="77777777" w:rsidR="00E919F3" w:rsidRPr="00E919F3" w:rsidRDefault="00E919F3" w:rsidP="00E919F3">
            <w:pPr>
              <w:tabs>
                <w:tab w:val="clear" w:pos="567"/>
                <w:tab w:val="clear" w:pos="851"/>
                <w:tab w:val="clear" w:pos="1134"/>
                <w:tab w:val="clear" w:pos="1418"/>
                <w:tab w:val="clear" w:pos="1701"/>
              </w:tabs>
            </w:pPr>
            <w:r w:rsidRPr="00E919F3">
              <w:t>SA WG1</w:t>
            </w:r>
          </w:p>
        </w:tc>
        <w:tc>
          <w:tcPr>
            <w:tcW w:w="2275" w:type="dxa"/>
          </w:tcPr>
          <w:p w14:paraId="4C5420C3"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CC625D4" w14:textId="77777777" w:rsidTr="00E919F3">
        <w:tc>
          <w:tcPr>
            <w:tcW w:w="884" w:type="dxa"/>
          </w:tcPr>
          <w:p w14:paraId="20727E46" w14:textId="77777777" w:rsidR="00E919F3" w:rsidRPr="00E919F3" w:rsidRDefault="00E919F3" w:rsidP="00E919F3">
            <w:pPr>
              <w:tabs>
                <w:tab w:val="clear" w:pos="567"/>
                <w:tab w:val="clear" w:pos="851"/>
                <w:tab w:val="clear" w:pos="1134"/>
                <w:tab w:val="clear" w:pos="1418"/>
                <w:tab w:val="clear" w:pos="1701"/>
              </w:tabs>
            </w:pPr>
            <w:r w:rsidRPr="00E919F3">
              <w:t>SP-200789</w:t>
            </w:r>
          </w:p>
        </w:tc>
        <w:tc>
          <w:tcPr>
            <w:tcW w:w="1239" w:type="dxa"/>
          </w:tcPr>
          <w:p w14:paraId="63631480"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B1660DE"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48F13D7" w14:textId="77777777" w:rsidR="00E919F3" w:rsidRPr="00E919F3" w:rsidRDefault="00E919F3" w:rsidP="00E919F3">
            <w:pPr>
              <w:tabs>
                <w:tab w:val="clear" w:pos="567"/>
                <w:tab w:val="clear" w:pos="851"/>
                <w:tab w:val="clear" w:pos="1134"/>
                <w:tab w:val="clear" w:pos="1418"/>
                <w:tab w:val="clear" w:pos="1701"/>
              </w:tabs>
            </w:pPr>
            <w:r w:rsidRPr="00E919F3">
              <w:t>Stage 1 CRs on TEI16</w:t>
            </w:r>
          </w:p>
        </w:tc>
        <w:tc>
          <w:tcPr>
            <w:tcW w:w="2407" w:type="dxa"/>
          </w:tcPr>
          <w:p w14:paraId="0FF90E3A" w14:textId="77777777" w:rsidR="00E919F3" w:rsidRPr="00E919F3" w:rsidRDefault="00E919F3" w:rsidP="00E919F3">
            <w:pPr>
              <w:tabs>
                <w:tab w:val="clear" w:pos="567"/>
                <w:tab w:val="clear" w:pos="851"/>
                <w:tab w:val="clear" w:pos="1134"/>
                <w:tab w:val="clear" w:pos="1418"/>
                <w:tab w:val="clear" w:pos="1701"/>
              </w:tabs>
            </w:pPr>
            <w:r w:rsidRPr="00E919F3">
              <w:t>SA WG1</w:t>
            </w:r>
          </w:p>
        </w:tc>
        <w:tc>
          <w:tcPr>
            <w:tcW w:w="2275" w:type="dxa"/>
          </w:tcPr>
          <w:p w14:paraId="60A388DB"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51B744D" w14:textId="77777777" w:rsidTr="00E919F3">
        <w:tc>
          <w:tcPr>
            <w:tcW w:w="884" w:type="dxa"/>
          </w:tcPr>
          <w:p w14:paraId="58A621E9" w14:textId="77777777" w:rsidR="00E919F3" w:rsidRPr="00E919F3" w:rsidRDefault="00E919F3" w:rsidP="00E919F3">
            <w:pPr>
              <w:tabs>
                <w:tab w:val="clear" w:pos="567"/>
                <w:tab w:val="clear" w:pos="851"/>
                <w:tab w:val="clear" w:pos="1134"/>
                <w:tab w:val="clear" w:pos="1418"/>
                <w:tab w:val="clear" w:pos="1701"/>
              </w:tabs>
            </w:pPr>
            <w:r w:rsidRPr="00E919F3">
              <w:t>SP-200792</w:t>
            </w:r>
          </w:p>
        </w:tc>
        <w:tc>
          <w:tcPr>
            <w:tcW w:w="1239" w:type="dxa"/>
          </w:tcPr>
          <w:p w14:paraId="786FD70F"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59A5E78"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3E2723E5" w14:textId="77777777" w:rsidR="00E919F3" w:rsidRPr="00E919F3" w:rsidRDefault="00E919F3" w:rsidP="00E919F3">
            <w:pPr>
              <w:tabs>
                <w:tab w:val="clear" w:pos="567"/>
                <w:tab w:val="clear" w:pos="851"/>
                <w:tab w:val="clear" w:pos="1134"/>
                <w:tab w:val="clear" w:pos="1418"/>
                <w:tab w:val="clear" w:pos="1701"/>
              </w:tabs>
            </w:pPr>
            <w:r w:rsidRPr="00E919F3">
              <w:t>Stage 1 CRs on AVPROD</w:t>
            </w:r>
          </w:p>
        </w:tc>
        <w:tc>
          <w:tcPr>
            <w:tcW w:w="2407" w:type="dxa"/>
          </w:tcPr>
          <w:p w14:paraId="7E98DD3B" w14:textId="77777777" w:rsidR="00E919F3" w:rsidRPr="00E919F3" w:rsidRDefault="00E919F3" w:rsidP="00E919F3">
            <w:pPr>
              <w:tabs>
                <w:tab w:val="clear" w:pos="567"/>
                <w:tab w:val="clear" w:pos="851"/>
                <w:tab w:val="clear" w:pos="1134"/>
                <w:tab w:val="clear" w:pos="1418"/>
                <w:tab w:val="clear" w:pos="1701"/>
              </w:tabs>
            </w:pPr>
            <w:r w:rsidRPr="00E919F3">
              <w:t>SA WG1</w:t>
            </w:r>
          </w:p>
        </w:tc>
        <w:tc>
          <w:tcPr>
            <w:tcW w:w="2275" w:type="dxa"/>
          </w:tcPr>
          <w:p w14:paraId="496C26DB"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6C417E5" w14:textId="77777777" w:rsidTr="00E919F3">
        <w:tc>
          <w:tcPr>
            <w:tcW w:w="884" w:type="dxa"/>
          </w:tcPr>
          <w:p w14:paraId="19499886" w14:textId="77777777" w:rsidR="00E919F3" w:rsidRPr="00E919F3" w:rsidRDefault="00E919F3" w:rsidP="00E919F3">
            <w:pPr>
              <w:tabs>
                <w:tab w:val="clear" w:pos="567"/>
                <w:tab w:val="clear" w:pos="851"/>
                <w:tab w:val="clear" w:pos="1134"/>
                <w:tab w:val="clear" w:pos="1418"/>
                <w:tab w:val="clear" w:pos="1701"/>
              </w:tabs>
            </w:pPr>
            <w:r w:rsidRPr="00E919F3">
              <w:t>SP-200794</w:t>
            </w:r>
          </w:p>
        </w:tc>
        <w:tc>
          <w:tcPr>
            <w:tcW w:w="1239" w:type="dxa"/>
          </w:tcPr>
          <w:p w14:paraId="376D0B65"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D5AFCCD"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6A13FE1" w14:textId="77777777" w:rsidR="00E919F3" w:rsidRPr="00E919F3" w:rsidRDefault="00E919F3" w:rsidP="00E919F3">
            <w:pPr>
              <w:tabs>
                <w:tab w:val="clear" w:pos="567"/>
                <w:tab w:val="clear" w:pos="851"/>
                <w:tab w:val="clear" w:pos="1134"/>
                <w:tab w:val="clear" w:pos="1418"/>
                <w:tab w:val="clear" w:pos="1701"/>
              </w:tabs>
            </w:pPr>
            <w:r w:rsidRPr="00E919F3">
              <w:t>Stage 1 CRs on TEI17</w:t>
            </w:r>
          </w:p>
        </w:tc>
        <w:tc>
          <w:tcPr>
            <w:tcW w:w="2407" w:type="dxa"/>
          </w:tcPr>
          <w:p w14:paraId="031C7AE0" w14:textId="77777777" w:rsidR="00E919F3" w:rsidRPr="00E919F3" w:rsidRDefault="00E919F3" w:rsidP="00E919F3">
            <w:pPr>
              <w:tabs>
                <w:tab w:val="clear" w:pos="567"/>
                <w:tab w:val="clear" w:pos="851"/>
                <w:tab w:val="clear" w:pos="1134"/>
                <w:tab w:val="clear" w:pos="1418"/>
                <w:tab w:val="clear" w:pos="1701"/>
              </w:tabs>
            </w:pPr>
            <w:r w:rsidRPr="00E919F3">
              <w:t>SA WG1</w:t>
            </w:r>
          </w:p>
        </w:tc>
        <w:tc>
          <w:tcPr>
            <w:tcW w:w="2275" w:type="dxa"/>
          </w:tcPr>
          <w:p w14:paraId="76A29892"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5B9B883D" w14:textId="77777777" w:rsidTr="00E919F3">
        <w:tc>
          <w:tcPr>
            <w:tcW w:w="884" w:type="dxa"/>
          </w:tcPr>
          <w:p w14:paraId="3BD58A87" w14:textId="77777777" w:rsidR="00E919F3" w:rsidRPr="00E919F3" w:rsidRDefault="00E919F3" w:rsidP="00E919F3">
            <w:pPr>
              <w:tabs>
                <w:tab w:val="clear" w:pos="567"/>
                <w:tab w:val="clear" w:pos="851"/>
                <w:tab w:val="clear" w:pos="1134"/>
                <w:tab w:val="clear" w:pos="1418"/>
                <w:tab w:val="clear" w:pos="1701"/>
              </w:tabs>
            </w:pPr>
            <w:r w:rsidRPr="00E919F3">
              <w:t>SP-200797</w:t>
            </w:r>
          </w:p>
        </w:tc>
        <w:tc>
          <w:tcPr>
            <w:tcW w:w="1239" w:type="dxa"/>
          </w:tcPr>
          <w:p w14:paraId="0A302AD2" w14:textId="77777777" w:rsidR="00E919F3" w:rsidRPr="00E919F3" w:rsidRDefault="00E919F3" w:rsidP="00E919F3">
            <w:pPr>
              <w:tabs>
                <w:tab w:val="clear" w:pos="567"/>
                <w:tab w:val="clear" w:pos="851"/>
                <w:tab w:val="clear" w:pos="1134"/>
                <w:tab w:val="clear" w:pos="1418"/>
                <w:tab w:val="clear" w:pos="1701"/>
              </w:tabs>
            </w:pPr>
            <w:r w:rsidRPr="00E919F3">
              <w:t>WID NEW</w:t>
            </w:r>
          </w:p>
        </w:tc>
        <w:tc>
          <w:tcPr>
            <w:tcW w:w="1406" w:type="dxa"/>
          </w:tcPr>
          <w:p w14:paraId="74E78298"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089E5EB" w14:textId="77777777" w:rsidR="00E919F3" w:rsidRPr="00E919F3" w:rsidRDefault="00E919F3" w:rsidP="00E919F3">
            <w:pPr>
              <w:tabs>
                <w:tab w:val="clear" w:pos="567"/>
                <w:tab w:val="clear" w:pos="851"/>
                <w:tab w:val="clear" w:pos="1134"/>
                <w:tab w:val="clear" w:pos="1418"/>
                <w:tab w:val="clear" w:pos="1701"/>
              </w:tabs>
            </w:pPr>
            <w:r w:rsidRPr="00E919F3">
              <w:t>New WID on Subscriber-aware Northbound API access (SNA).</w:t>
            </w:r>
          </w:p>
        </w:tc>
        <w:tc>
          <w:tcPr>
            <w:tcW w:w="2407" w:type="dxa"/>
          </w:tcPr>
          <w:p w14:paraId="75466D5E" w14:textId="6527A0FF" w:rsidR="00E919F3" w:rsidRPr="00E919F3" w:rsidRDefault="00E919F3" w:rsidP="00E919F3">
            <w:pPr>
              <w:tabs>
                <w:tab w:val="clear" w:pos="567"/>
                <w:tab w:val="clear" w:pos="851"/>
                <w:tab w:val="clear" w:pos="1134"/>
                <w:tab w:val="clear" w:pos="1418"/>
                <w:tab w:val="clear" w:pos="1701"/>
              </w:tabs>
            </w:pPr>
            <w:r w:rsidRPr="00E919F3">
              <w:t>SA WG1</w:t>
            </w:r>
          </w:p>
        </w:tc>
        <w:tc>
          <w:tcPr>
            <w:tcW w:w="2275" w:type="dxa"/>
          </w:tcPr>
          <w:p w14:paraId="29DE98E0"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B74853F" w14:textId="77777777" w:rsidTr="00E919F3">
        <w:tc>
          <w:tcPr>
            <w:tcW w:w="884" w:type="dxa"/>
          </w:tcPr>
          <w:p w14:paraId="78C67535" w14:textId="77777777" w:rsidR="00E919F3" w:rsidRPr="00E919F3" w:rsidRDefault="00E919F3" w:rsidP="00E919F3">
            <w:pPr>
              <w:tabs>
                <w:tab w:val="clear" w:pos="567"/>
                <w:tab w:val="clear" w:pos="851"/>
                <w:tab w:val="clear" w:pos="1134"/>
                <w:tab w:val="clear" w:pos="1418"/>
                <w:tab w:val="clear" w:pos="1701"/>
              </w:tabs>
            </w:pPr>
            <w:r w:rsidRPr="00E919F3">
              <w:t>SP-200801</w:t>
            </w:r>
          </w:p>
        </w:tc>
        <w:tc>
          <w:tcPr>
            <w:tcW w:w="1239" w:type="dxa"/>
          </w:tcPr>
          <w:p w14:paraId="708B656B" w14:textId="77777777" w:rsidR="00E919F3" w:rsidRPr="00E919F3" w:rsidRDefault="00E919F3" w:rsidP="00E919F3">
            <w:pPr>
              <w:tabs>
                <w:tab w:val="clear" w:pos="567"/>
                <w:tab w:val="clear" w:pos="851"/>
                <w:tab w:val="clear" w:pos="1134"/>
                <w:tab w:val="clear" w:pos="1418"/>
                <w:tab w:val="clear" w:pos="1701"/>
              </w:tabs>
            </w:pPr>
            <w:r w:rsidRPr="00E919F3">
              <w:t>WI SUMMARY</w:t>
            </w:r>
          </w:p>
        </w:tc>
        <w:tc>
          <w:tcPr>
            <w:tcW w:w="1406" w:type="dxa"/>
          </w:tcPr>
          <w:p w14:paraId="2EBE9AC1" w14:textId="77777777" w:rsidR="00E919F3" w:rsidRPr="00E919F3" w:rsidRDefault="00E919F3" w:rsidP="00E919F3">
            <w:pPr>
              <w:tabs>
                <w:tab w:val="clear" w:pos="567"/>
                <w:tab w:val="clear" w:pos="851"/>
                <w:tab w:val="clear" w:pos="1134"/>
                <w:tab w:val="clear" w:pos="1418"/>
                <w:tab w:val="clear" w:pos="1701"/>
              </w:tabs>
            </w:pPr>
            <w:r w:rsidRPr="00E919F3">
              <w:t>Endorsement</w:t>
            </w:r>
          </w:p>
        </w:tc>
        <w:tc>
          <w:tcPr>
            <w:tcW w:w="2551" w:type="dxa"/>
          </w:tcPr>
          <w:p w14:paraId="6143B2B5" w14:textId="77777777" w:rsidR="00E919F3" w:rsidRPr="00E919F3" w:rsidRDefault="00E919F3" w:rsidP="00E919F3">
            <w:pPr>
              <w:tabs>
                <w:tab w:val="clear" w:pos="567"/>
                <w:tab w:val="clear" w:pos="851"/>
                <w:tab w:val="clear" w:pos="1134"/>
                <w:tab w:val="clear" w:pos="1418"/>
                <w:tab w:val="clear" w:pos="1701"/>
              </w:tabs>
            </w:pPr>
            <w:r w:rsidRPr="00E919F3">
              <w:t>Summary for Work Item on 'Removal of H.263 and MPEG-4 Visual from 3GPP Services'</w:t>
            </w:r>
          </w:p>
        </w:tc>
        <w:tc>
          <w:tcPr>
            <w:tcW w:w="2407" w:type="dxa"/>
          </w:tcPr>
          <w:p w14:paraId="7D2BA65D" w14:textId="77777777" w:rsidR="00E919F3" w:rsidRPr="00E919F3" w:rsidRDefault="00E919F3" w:rsidP="00E919F3">
            <w:pPr>
              <w:tabs>
                <w:tab w:val="clear" w:pos="567"/>
                <w:tab w:val="clear" w:pos="851"/>
                <w:tab w:val="clear" w:pos="1134"/>
                <w:tab w:val="clear" w:pos="1418"/>
                <w:tab w:val="clear" w:pos="1701"/>
              </w:tabs>
            </w:pPr>
            <w:r w:rsidRPr="00E919F3">
              <w:t>Qualcomm Incorporated</w:t>
            </w:r>
          </w:p>
        </w:tc>
        <w:tc>
          <w:tcPr>
            <w:tcW w:w="2275" w:type="dxa"/>
          </w:tcPr>
          <w:p w14:paraId="0E9A2B1C" w14:textId="77777777" w:rsidR="00E919F3" w:rsidRPr="00E919F3" w:rsidRDefault="00E919F3" w:rsidP="00E919F3">
            <w:pPr>
              <w:tabs>
                <w:tab w:val="clear" w:pos="567"/>
                <w:tab w:val="clear" w:pos="851"/>
                <w:tab w:val="clear" w:pos="1134"/>
                <w:tab w:val="clear" w:pos="1418"/>
                <w:tab w:val="clear" w:pos="1701"/>
              </w:tabs>
            </w:pPr>
            <w:r w:rsidRPr="00E919F3">
              <w:t>Endorsed</w:t>
            </w:r>
          </w:p>
        </w:tc>
      </w:tr>
      <w:tr w:rsidR="00E919F3" w:rsidRPr="00E919F3" w14:paraId="40EBB068" w14:textId="77777777" w:rsidTr="00E919F3">
        <w:tc>
          <w:tcPr>
            <w:tcW w:w="884" w:type="dxa"/>
          </w:tcPr>
          <w:p w14:paraId="5028A4F1" w14:textId="77777777" w:rsidR="00E919F3" w:rsidRPr="00E919F3" w:rsidRDefault="00E919F3" w:rsidP="00E919F3">
            <w:pPr>
              <w:tabs>
                <w:tab w:val="clear" w:pos="567"/>
                <w:tab w:val="clear" w:pos="851"/>
                <w:tab w:val="clear" w:pos="1134"/>
                <w:tab w:val="clear" w:pos="1418"/>
                <w:tab w:val="clear" w:pos="1701"/>
              </w:tabs>
            </w:pPr>
            <w:r w:rsidRPr="00E919F3">
              <w:t>SP-200804</w:t>
            </w:r>
          </w:p>
        </w:tc>
        <w:tc>
          <w:tcPr>
            <w:tcW w:w="1239" w:type="dxa"/>
          </w:tcPr>
          <w:p w14:paraId="424C905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0E4A0478"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89A1F2C" w14:textId="77777777" w:rsidR="00E919F3" w:rsidRPr="00E919F3" w:rsidRDefault="00E919F3" w:rsidP="00E919F3">
            <w:pPr>
              <w:tabs>
                <w:tab w:val="clear" w:pos="567"/>
                <w:tab w:val="clear" w:pos="851"/>
                <w:tab w:val="clear" w:pos="1134"/>
                <w:tab w:val="clear" w:pos="1418"/>
                <w:tab w:val="clear" w:pos="1701"/>
              </w:tabs>
            </w:pPr>
            <w:r w:rsidRPr="00E919F3">
              <w:t>CRs to RM_H263_MP4V (postponed from SA#88-e)</w:t>
            </w:r>
          </w:p>
        </w:tc>
        <w:tc>
          <w:tcPr>
            <w:tcW w:w="2407" w:type="dxa"/>
          </w:tcPr>
          <w:p w14:paraId="5BAAC1EF" w14:textId="77777777" w:rsidR="00E919F3" w:rsidRPr="00E919F3" w:rsidRDefault="00E919F3" w:rsidP="00E919F3">
            <w:pPr>
              <w:tabs>
                <w:tab w:val="clear" w:pos="567"/>
                <w:tab w:val="clear" w:pos="851"/>
                <w:tab w:val="clear" w:pos="1134"/>
                <w:tab w:val="clear" w:pos="1418"/>
                <w:tab w:val="clear" w:pos="1701"/>
              </w:tabs>
            </w:pPr>
            <w:r w:rsidRPr="00E919F3">
              <w:t>SA WG4</w:t>
            </w:r>
          </w:p>
        </w:tc>
        <w:tc>
          <w:tcPr>
            <w:tcW w:w="2275" w:type="dxa"/>
          </w:tcPr>
          <w:p w14:paraId="40DEDDB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0B3FF1B" w14:textId="77777777" w:rsidTr="00E919F3">
        <w:tc>
          <w:tcPr>
            <w:tcW w:w="884" w:type="dxa"/>
          </w:tcPr>
          <w:p w14:paraId="2CDB6F35" w14:textId="77777777" w:rsidR="00E919F3" w:rsidRPr="00E919F3" w:rsidRDefault="00E919F3" w:rsidP="00E919F3">
            <w:pPr>
              <w:tabs>
                <w:tab w:val="clear" w:pos="567"/>
                <w:tab w:val="clear" w:pos="851"/>
                <w:tab w:val="clear" w:pos="1134"/>
                <w:tab w:val="clear" w:pos="1418"/>
                <w:tab w:val="clear" w:pos="1701"/>
              </w:tabs>
            </w:pPr>
            <w:r w:rsidRPr="00E919F3">
              <w:t>SP-200806</w:t>
            </w:r>
          </w:p>
        </w:tc>
        <w:tc>
          <w:tcPr>
            <w:tcW w:w="1239" w:type="dxa"/>
          </w:tcPr>
          <w:p w14:paraId="79460D88"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0F820CF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B387BF6" w14:textId="77777777" w:rsidR="00E919F3" w:rsidRPr="00E919F3" w:rsidRDefault="00E919F3" w:rsidP="00E919F3">
            <w:pPr>
              <w:tabs>
                <w:tab w:val="clear" w:pos="567"/>
                <w:tab w:val="clear" w:pos="851"/>
                <w:tab w:val="clear" w:pos="1134"/>
                <w:tab w:val="clear" w:pos="1418"/>
                <w:tab w:val="clear" w:pos="1701"/>
              </w:tabs>
            </w:pPr>
            <w:r w:rsidRPr="00E919F3">
              <w:t>Rel-15 CRs on Lawful Interception</w:t>
            </w:r>
          </w:p>
        </w:tc>
        <w:tc>
          <w:tcPr>
            <w:tcW w:w="2407" w:type="dxa"/>
          </w:tcPr>
          <w:p w14:paraId="10F83522" w14:textId="77777777" w:rsidR="00E919F3" w:rsidRPr="00E919F3" w:rsidRDefault="00E919F3" w:rsidP="00E919F3">
            <w:pPr>
              <w:tabs>
                <w:tab w:val="clear" w:pos="567"/>
                <w:tab w:val="clear" w:pos="851"/>
                <w:tab w:val="clear" w:pos="1134"/>
                <w:tab w:val="clear" w:pos="1418"/>
                <w:tab w:val="clear" w:pos="1701"/>
              </w:tabs>
            </w:pPr>
            <w:r w:rsidRPr="00E919F3">
              <w:t>SA WG3-LI</w:t>
            </w:r>
          </w:p>
        </w:tc>
        <w:tc>
          <w:tcPr>
            <w:tcW w:w="2275" w:type="dxa"/>
          </w:tcPr>
          <w:p w14:paraId="1D1B05A3"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DBE892A" w14:textId="77777777" w:rsidTr="00E919F3">
        <w:tc>
          <w:tcPr>
            <w:tcW w:w="884" w:type="dxa"/>
          </w:tcPr>
          <w:p w14:paraId="044E6DD4" w14:textId="77777777" w:rsidR="00E919F3" w:rsidRPr="00E919F3" w:rsidRDefault="00E919F3" w:rsidP="00E919F3">
            <w:pPr>
              <w:tabs>
                <w:tab w:val="clear" w:pos="567"/>
                <w:tab w:val="clear" w:pos="851"/>
                <w:tab w:val="clear" w:pos="1134"/>
                <w:tab w:val="clear" w:pos="1418"/>
                <w:tab w:val="clear" w:pos="1701"/>
              </w:tabs>
            </w:pPr>
            <w:r w:rsidRPr="00E919F3">
              <w:t>SP-200807</w:t>
            </w:r>
          </w:p>
        </w:tc>
        <w:tc>
          <w:tcPr>
            <w:tcW w:w="1239" w:type="dxa"/>
          </w:tcPr>
          <w:p w14:paraId="4FD80846"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DC2505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2916E41" w14:textId="77777777" w:rsidR="00E919F3" w:rsidRPr="00E919F3" w:rsidRDefault="00E919F3" w:rsidP="00E919F3">
            <w:pPr>
              <w:tabs>
                <w:tab w:val="clear" w:pos="567"/>
                <w:tab w:val="clear" w:pos="851"/>
                <w:tab w:val="clear" w:pos="1134"/>
                <w:tab w:val="clear" w:pos="1418"/>
                <w:tab w:val="clear" w:pos="1701"/>
              </w:tabs>
            </w:pPr>
            <w:r w:rsidRPr="00E919F3">
              <w:t>Rel-16 CRs on Lawful Interception</w:t>
            </w:r>
          </w:p>
        </w:tc>
        <w:tc>
          <w:tcPr>
            <w:tcW w:w="2407" w:type="dxa"/>
          </w:tcPr>
          <w:p w14:paraId="703F7A1E" w14:textId="77777777" w:rsidR="00E919F3" w:rsidRPr="00E919F3" w:rsidRDefault="00E919F3" w:rsidP="00E919F3">
            <w:pPr>
              <w:tabs>
                <w:tab w:val="clear" w:pos="567"/>
                <w:tab w:val="clear" w:pos="851"/>
                <w:tab w:val="clear" w:pos="1134"/>
                <w:tab w:val="clear" w:pos="1418"/>
                <w:tab w:val="clear" w:pos="1701"/>
              </w:tabs>
            </w:pPr>
            <w:r w:rsidRPr="00E919F3">
              <w:t>SA WG3-LI</w:t>
            </w:r>
          </w:p>
        </w:tc>
        <w:tc>
          <w:tcPr>
            <w:tcW w:w="2275" w:type="dxa"/>
          </w:tcPr>
          <w:p w14:paraId="4E3CCE2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49B33AA" w14:textId="77777777" w:rsidTr="00E919F3">
        <w:tc>
          <w:tcPr>
            <w:tcW w:w="884" w:type="dxa"/>
          </w:tcPr>
          <w:p w14:paraId="61A0CA8D" w14:textId="77777777" w:rsidR="00E919F3" w:rsidRPr="00E919F3" w:rsidRDefault="00E919F3" w:rsidP="00E919F3">
            <w:pPr>
              <w:tabs>
                <w:tab w:val="clear" w:pos="567"/>
                <w:tab w:val="clear" w:pos="851"/>
                <w:tab w:val="clear" w:pos="1134"/>
                <w:tab w:val="clear" w:pos="1418"/>
                <w:tab w:val="clear" w:pos="1701"/>
              </w:tabs>
            </w:pPr>
            <w:r w:rsidRPr="00E919F3">
              <w:t>SP-200808</w:t>
            </w:r>
          </w:p>
        </w:tc>
        <w:tc>
          <w:tcPr>
            <w:tcW w:w="1239" w:type="dxa"/>
          </w:tcPr>
          <w:p w14:paraId="70876933" w14:textId="77777777" w:rsidR="00E919F3" w:rsidRPr="00E919F3" w:rsidRDefault="00E919F3" w:rsidP="00E919F3">
            <w:pPr>
              <w:tabs>
                <w:tab w:val="clear" w:pos="567"/>
                <w:tab w:val="clear" w:pos="851"/>
                <w:tab w:val="clear" w:pos="1134"/>
                <w:tab w:val="clear" w:pos="1418"/>
                <w:tab w:val="clear" w:pos="1701"/>
              </w:tabs>
            </w:pPr>
            <w:r w:rsidRPr="00E919F3">
              <w:t>WI SUMMARY</w:t>
            </w:r>
          </w:p>
        </w:tc>
        <w:tc>
          <w:tcPr>
            <w:tcW w:w="1406" w:type="dxa"/>
          </w:tcPr>
          <w:p w14:paraId="15DBAB89" w14:textId="77777777" w:rsidR="00E919F3" w:rsidRPr="00E919F3" w:rsidRDefault="00E919F3" w:rsidP="00E919F3">
            <w:pPr>
              <w:tabs>
                <w:tab w:val="clear" w:pos="567"/>
                <w:tab w:val="clear" w:pos="851"/>
                <w:tab w:val="clear" w:pos="1134"/>
                <w:tab w:val="clear" w:pos="1418"/>
                <w:tab w:val="clear" w:pos="1701"/>
              </w:tabs>
            </w:pPr>
            <w:r w:rsidRPr="00E919F3">
              <w:t>Endorsement</w:t>
            </w:r>
          </w:p>
        </w:tc>
        <w:tc>
          <w:tcPr>
            <w:tcW w:w="2551" w:type="dxa"/>
          </w:tcPr>
          <w:p w14:paraId="275070BA" w14:textId="77777777" w:rsidR="00E919F3" w:rsidRPr="00E919F3" w:rsidRDefault="00E919F3" w:rsidP="00E919F3">
            <w:pPr>
              <w:tabs>
                <w:tab w:val="clear" w:pos="567"/>
                <w:tab w:val="clear" w:pos="851"/>
                <w:tab w:val="clear" w:pos="1134"/>
                <w:tab w:val="clear" w:pos="1418"/>
                <w:tab w:val="clear" w:pos="1701"/>
              </w:tabs>
            </w:pPr>
            <w:r w:rsidRPr="00E919F3">
              <w:t>Work Item Summary for Rel-16 eIMS5G_SBA</w:t>
            </w:r>
          </w:p>
        </w:tc>
        <w:tc>
          <w:tcPr>
            <w:tcW w:w="2407" w:type="dxa"/>
          </w:tcPr>
          <w:p w14:paraId="54014DC3" w14:textId="77777777" w:rsidR="00E919F3" w:rsidRPr="00E919F3" w:rsidRDefault="00E919F3" w:rsidP="00E919F3">
            <w:pPr>
              <w:tabs>
                <w:tab w:val="clear" w:pos="567"/>
                <w:tab w:val="clear" w:pos="851"/>
                <w:tab w:val="clear" w:pos="1134"/>
                <w:tab w:val="clear" w:pos="1418"/>
                <w:tab w:val="clear" w:pos="1701"/>
              </w:tabs>
            </w:pPr>
            <w:r w:rsidRPr="00E919F3">
              <w:t>T-Mobile USA Inc.</w:t>
            </w:r>
          </w:p>
        </w:tc>
        <w:tc>
          <w:tcPr>
            <w:tcW w:w="2275" w:type="dxa"/>
          </w:tcPr>
          <w:p w14:paraId="51110289" w14:textId="77777777" w:rsidR="00E919F3" w:rsidRPr="00E919F3" w:rsidRDefault="00E919F3" w:rsidP="00E919F3">
            <w:pPr>
              <w:tabs>
                <w:tab w:val="clear" w:pos="567"/>
                <w:tab w:val="clear" w:pos="851"/>
                <w:tab w:val="clear" w:pos="1134"/>
                <w:tab w:val="clear" w:pos="1418"/>
                <w:tab w:val="clear" w:pos="1701"/>
              </w:tabs>
            </w:pPr>
            <w:r w:rsidRPr="00E919F3">
              <w:t>Endorsed</w:t>
            </w:r>
          </w:p>
        </w:tc>
      </w:tr>
      <w:tr w:rsidR="00E919F3" w:rsidRPr="00E919F3" w14:paraId="5422B9B9" w14:textId="77777777" w:rsidTr="00E919F3">
        <w:tc>
          <w:tcPr>
            <w:tcW w:w="884" w:type="dxa"/>
          </w:tcPr>
          <w:p w14:paraId="2119B7D5" w14:textId="77777777" w:rsidR="00E919F3" w:rsidRPr="00E919F3" w:rsidRDefault="00E919F3" w:rsidP="00E919F3">
            <w:pPr>
              <w:tabs>
                <w:tab w:val="clear" w:pos="567"/>
                <w:tab w:val="clear" w:pos="851"/>
                <w:tab w:val="clear" w:pos="1134"/>
                <w:tab w:val="clear" w:pos="1418"/>
                <w:tab w:val="clear" w:pos="1701"/>
              </w:tabs>
            </w:pPr>
            <w:r w:rsidRPr="00E919F3">
              <w:t>SP-200813</w:t>
            </w:r>
          </w:p>
        </w:tc>
        <w:tc>
          <w:tcPr>
            <w:tcW w:w="1239" w:type="dxa"/>
          </w:tcPr>
          <w:p w14:paraId="72AE2D42"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F0B36BD"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C3FAA95" w14:textId="77777777" w:rsidR="00E919F3" w:rsidRPr="00E919F3" w:rsidRDefault="00E919F3" w:rsidP="00E919F3">
            <w:pPr>
              <w:tabs>
                <w:tab w:val="clear" w:pos="567"/>
                <w:tab w:val="clear" w:pos="851"/>
                <w:tab w:val="clear" w:pos="1134"/>
                <w:tab w:val="clear" w:pos="1418"/>
                <w:tab w:val="clear" w:pos="1701"/>
              </w:tabs>
            </w:pPr>
            <w:r w:rsidRPr="00E919F3">
              <w:t>REl-16 CRs on TEI batch 2</w:t>
            </w:r>
          </w:p>
        </w:tc>
        <w:tc>
          <w:tcPr>
            <w:tcW w:w="2407" w:type="dxa"/>
          </w:tcPr>
          <w:p w14:paraId="017FD945"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20BED5F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61B715E1" w14:textId="77777777" w:rsidTr="00E919F3">
        <w:tc>
          <w:tcPr>
            <w:tcW w:w="884" w:type="dxa"/>
          </w:tcPr>
          <w:p w14:paraId="533BC982" w14:textId="77777777" w:rsidR="00E919F3" w:rsidRPr="00E919F3" w:rsidRDefault="00E919F3" w:rsidP="00E919F3">
            <w:pPr>
              <w:tabs>
                <w:tab w:val="clear" w:pos="567"/>
                <w:tab w:val="clear" w:pos="851"/>
                <w:tab w:val="clear" w:pos="1134"/>
                <w:tab w:val="clear" w:pos="1418"/>
                <w:tab w:val="clear" w:pos="1701"/>
              </w:tabs>
            </w:pPr>
            <w:r w:rsidRPr="00E919F3">
              <w:lastRenderedPageBreak/>
              <w:t>SP-200816</w:t>
            </w:r>
          </w:p>
        </w:tc>
        <w:tc>
          <w:tcPr>
            <w:tcW w:w="1239" w:type="dxa"/>
          </w:tcPr>
          <w:p w14:paraId="37AE538C"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35C7FB1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3F8D4BC" w14:textId="77777777" w:rsidR="00E919F3" w:rsidRPr="00E919F3" w:rsidRDefault="00E919F3" w:rsidP="00E919F3">
            <w:pPr>
              <w:tabs>
                <w:tab w:val="clear" w:pos="567"/>
                <w:tab w:val="clear" w:pos="851"/>
                <w:tab w:val="clear" w:pos="1134"/>
                <w:tab w:val="clear" w:pos="1418"/>
                <w:tab w:val="clear" w:pos="1701"/>
              </w:tabs>
            </w:pPr>
            <w:r w:rsidRPr="00E919F3">
              <w:t>Rel-16 CRs on Charging Aspects for 5WWC</w:t>
            </w:r>
          </w:p>
        </w:tc>
        <w:tc>
          <w:tcPr>
            <w:tcW w:w="2407" w:type="dxa"/>
          </w:tcPr>
          <w:p w14:paraId="0C06044C"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5DDF7C79"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ADEC2B0" w14:textId="77777777" w:rsidTr="00E919F3">
        <w:tc>
          <w:tcPr>
            <w:tcW w:w="884" w:type="dxa"/>
          </w:tcPr>
          <w:p w14:paraId="47CF5678" w14:textId="77777777" w:rsidR="00E919F3" w:rsidRPr="00E919F3" w:rsidRDefault="00E919F3" w:rsidP="00E919F3">
            <w:pPr>
              <w:tabs>
                <w:tab w:val="clear" w:pos="567"/>
                <w:tab w:val="clear" w:pos="851"/>
                <w:tab w:val="clear" w:pos="1134"/>
                <w:tab w:val="clear" w:pos="1418"/>
                <w:tab w:val="clear" w:pos="1701"/>
              </w:tabs>
            </w:pPr>
            <w:r w:rsidRPr="00E919F3">
              <w:t>SP-200817</w:t>
            </w:r>
          </w:p>
        </w:tc>
        <w:tc>
          <w:tcPr>
            <w:tcW w:w="1239" w:type="dxa"/>
          </w:tcPr>
          <w:p w14:paraId="78350B7D"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606A8B5"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882E99D" w14:textId="77777777" w:rsidR="00E919F3" w:rsidRPr="00E919F3" w:rsidRDefault="00E919F3" w:rsidP="00E919F3">
            <w:pPr>
              <w:tabs>
                <w:tab w:val="clear" w:pos="567"/>
                <w:tab w:val="clear" w:pos="851"/>
                <w:tab w:val="clear" w:pos="1134"/>
                <w:tab w:val="clear" w:pos="1418"/>
                <w:tab w:val="clear" w:pos="1701"/>
              </w:tabs>
            </w:pPr>
            <w:r w:rsidRPr="00E919F3">
              <w:t xml:space="preserve">REl-16 CRs on </w:t>
            </w:r>
            <w:proofErr w:type="spellStart"/>
            <w:r w:rsidRPr="00E919F3">
              <w:t>Nchf</w:t>
            </w:r>
            <w:proofErr w:type="spellEnd"/>
            <w:r w:rsidRPr="00E919F3">
              <w:t xml:space="preserve"> Online and Offline charging services</w:t>
            </w:r>
          </w:p>
        </w:tc>
        <w:tc>
          <w:tcPr>
            <w:tcW w:w="2407" w:type="dxa"/>
          </w:tcPr>
          <w:p w14:paraId="01491F47"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6D41A83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7DF8C6F" w14:textId="77777777" w:rsidTr="00E919F3">
        <w:tc>
          <w:tcPr>
            <w:tcW w:w="884" w:type="dxa"/>
          </w:tcPr>
          <w:p w14:paraId="1EDF9941" w14:textId="77777777" w:rsidR="00E919F3" w:rsidRPr="00E919F3" w:rsidRDefault="00E919F3" w:rsidP="00E919F3">
            <w:pPr>
              <w:tabs>
                <w:tab w:val="clear" w:pos="567"/>
                <w:tab w:val="clear" w:pos="851"/>
                <w:tab w:val="clear" w:pos="1134"/>
                <w:tab w:val="clear" w:pos="1418"/>
                <w:tab w:val="clear" w:pos="1701"/>
              </w:tabs>
            </w:pPr>
            <w:r w:rsidRPr="00E919F3">
              <w:t>SP-200818</w:t>
            </w:r>
          </w:p>
        </w:tc>
        <w:tc>
          <w:tcPr>
            <w:tcW w:w="1239" w:type="dxa"/>
          </w:tcPr>
          <w:p w14:paraId="030718C0"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24D31D3"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67D4EB6" w14:textId="77777777" w:rsidR="00E919F3" w:rsidRPr="00E919F3" w:rsidRDefault="00E919F3" w:rsidP="00E919F3">
            <w:pPr>
              <w:tabs>
                <w:tab w:val="clear" w:pos="567"/>
                <w:tab w:val="clear" w:pos="851"/>
                <w:tab w:val="clear" w:pos="1134"/>
                <w:tab w:val="clear" w:pos="1418"/>
                <w:tab w:val="clear" w:pos="1701"/>
              </w:tabs>
            </w:pPr>
            <w:r w:rsidRPr="00E919F3">
              <w:t>Stage 1 CRs on SNA</w:t>
            </w:r>
          </w:p>
        </w:tc>
        <w:tc>
          <w:tcPr>
            <w:tcW w:w="2407" w:type="dxa"/>
          </w:tcPr>
          <w:p w14:paraId="30416B8B" w14:textId="77777777" w:rsidR="00E919F3" w:rsidRPr="00E919F3" w:rsidRDefault="00E919F3" w:rsidP="00E919F3">
            <w:pPr>
              <w:tabs>
                <w:tab w:val="clear" w:pos="567"/>
                <w:tab w:val="clear" w:pos="851"/>
                <w:tab w:val="clear" w:pos="1134"/>
                <w:tab w:val="clear" w:pos="1418"/>
                <w:tab w:val="clear" w:pos="1701"/>
              </w:tabs>
            </w:pPr>
            <w:r w:rsidRPr="00E919F3">
              <w:t>SA WG1</w:t>
            </w:r>
          </w:p>
        </w:tc>
        <w:tc>
          <w:tcPr>
            <w:tcW w:w="2275" w:type="dxa"/>
          </w:tcPr>
          <w:p w14:paraId="58C77BA7"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273A235" w14:textId="77777777" w:rsidTr="00E919F3">
        <w:tc>
          <w:tcPr>
            <w:tcW w:w="884" w:type="dxa"/>
          </w:tcPr>
          <w:p w14:paraId="561B6533" w14:textId="77777777" w:rsidR="00E919F3" w:rsidRPr="00E919F3" w:rsidRDefault="00E919F3" w:rsidP="00E919F3">
            <w:pPr>
              <w:tabs>
                <w:tab w:val="clear" w:pos="567"/>
                <w:tab w:val="clear" w:pos="851"/>
                <w:tab w:val="clear" w:pos="1134"/>
                <w:tab w:val="clear" w:pos="1418"/>
                <w:tab w:val="clear" w:pos="1701"/>
              </w:tabs>
            </w:pPr>
            <w:r w:rsidRPr="00E919F3">
              <w:t>SP-200824</w:t>
            </w:r>
          </w:p>
        </w:tc>
        <w:tc>
          <w:tcPr>
            <w:tcW w:w="1239" w:type="dxa"/>
          </w:tcPr>
          <w:p w14:paraId="74063E80" w14:textId="77777777" w:rsidR="00E919F3" w:rsidRPr="00E919F3" w:rsidRDefault="00E919F3" w:rsidP="00E919F3">
            <w:pPr>
              <w:tabs>
                <w:tab w:val="clear" w:pos="567"/>
                <w:tab w:val="clear" w:pos="851"/>
                <w:tab w:val="clear" w:pos="1134"/>
                <w:tab w:val="clear" w:pos="1418"/>
                <w:tab w:val="clear" w:pos="1701"/>
              </w:tabs>
            </w:pPr>
            <w:r w:rsidRPr="00E919F3">
              <w:t>DRAFT TR</w:t>
            </w:r>
          </w:p>
        </w:tc>
        <w:tc>
          <w:tcPr>
            <w:tcW w:w="1406" w:type="dxa"/>
          </w:tcPr>
          <w:p w14:paraId="2E98A0B3" w14:textId="77777777" w:rsidR="00E919F3" w:rsidRPr="00E919F3" w:rsidRDefault="00E919F3" w:rsidP="00E919F3">
            <w:pPr>
              <w:tabs>
                <w:tab w:val="clear" w:pos="567"/>
                <w:tab w:val="clear" w:pos="851"/>
                <w:tab w:val="clear" w:pos="1134"/>
                <w:tab w:val="clear" w:pos="1418"/>
                <w:tab w:val="clear" w:pos="1701"/>
              </w:tabs>
            </w:pPr>
            <w:r w:rsidRPr="00E919F3">
              <w:t>Information</w:t>
            </w:r>
          </w:p>
        </w:tc>
        <w:tc>
          <w:tcPr>
            <w:tcW w:w="2551" w:type="dxa"/>
          </w:tcPr>
          <w:p w14:paraId="3059B198" w14:textId="77777777" w:rsidR="00E919F3" w:rsidRPr="00E919F3" w:rsidRDefault="00E919F3" w:rsidP="00E919F3">
            <w:pPr>
              <w:tabs>
                <w:tab w:val="clear" w:pos="567"/>
                <w:tab w:val="clear" w:pos="851"/>
                <w:tab w:val="clear" w:pos="1134"/>
                <w:tab w:val="clear" w:pos="1418"/>
                <w:tab w:val="clear" w:pos="1701"/>
              </w:tabs>
            </w:pPr>
            <w:r w:rsidRPr="00E919F3">
              <w:t>TR 21.916 v.0.6.0 on Rel-16 Summary</w:t>
            </w:r>
          </w:p>
        </w:tc>
        <w:tc>
          <w:tcPr>
            <w:tcW w:w="2407" w:type="dxa"/>
          </w:tcPr>
          <w:p w14:paraId="7BFEE164" w14:textId="77777777" w:rsidR="00E919F3" w:rsidRPr="00E919F3" w:rsidRDefault="00E919F3" w:rsidP="00E919F3">
            <w:pPr>
              <w:tabs>
                <w:tab w:val="clear" w:pos="567"/>
                <w:tab w:val="clear" w:pos="851"/>
                <w:tab w:val="clear" w:pos="1134"/>
                <w:tab w:val="clear" w:pos="1418"/>
                <w:tab w:val="clear" w:pos="1701"/>
              </w:tabs>
            </w:pPr>
            <w:r w:rsidRPr="00E919F3">
              <w:t>Work Plan Coordinator (MCC)</w:t>
            </w:r>
          </w:p>
        </w:tc>
        <w:tc>
          <w:tcPr>
            <w:tcW w:w="2275" w:type="dxa"/>
          </w:tcPr>
          <w:p w14:paraId="7C19BCF9" w14:textId="77777777" w:rsidR="00E919F3" w:rsidRPr="00E919F3" w:rsidRDefault="00E919F3" w:rsidP="00E919F3">
            <w:pPr>
              <w:tabs>
                <w:tab w:val="clear" w:pos="567"/>
                <w:tab w:val="clear" w:pos="851"/>
                <w:tab w:val="clear" w:pos="1134"/>
                <w:tab w:val="clear" w:pos="1418"/>
                <w:tab w:val="clear" w:pos="1701"/>
              </w:tabs>
            </w:pPr>
            <w:r w:rsidRPr="00E919F3">
              <w:t>Noted</w:t>
            </w:r>
          </w:p>
        </w:tc>
      </w:tr>
      <w:tr w:rsidR="00E919F3" w:rsidRPr="00E919F3" w14:paraId="40C33104" w14:textId="77777777" w:rsidTr="00E919F3">
        <w:tc>
          <w:tcPr>
            <w:tcW w:w="884" w:type="dxa"/>
          </w:tcPr>
          <w:p w14:paraId="29228793" w14:textId="77777777" w:rsidR="00E919F3" w:rsidRPr="00E919F3" w:rsidRDefault="00E919F3" w:rsidP="00E919F3">
            <w:pPr>
              <w:tabs>
                <w:tab w:val="clear" w:pos="567"/>
                <w:tab w:val="clear" w:pos="851"/>
                <w:tab w:val="clear" w:pos="1134"/>
                <w:tab w:val="clear" w:pos="1418"/>
                <w:tab w:val="clear" w:pos="1701"/>
              </w:tabs>
            </w:pPr>
            <w:r w:rsidRPr="00E919F3">
              <w:t>SP-200826</w:t>
            </w:r>
          </w:p>
        </w:tc>
        <w:tc>
          <w:tcPr>
            <w:tcW w:w="1239" w:type="dxa"/>
          </w:tcPr>
          <w:p w14:paraId="2CB7CE59" w14:textId="77777777" w:rsidR="00E919F3" w:rsidRPr="00E919F3" w:rsidRDefault="00E919F3" w:rsidP="00E919F3">
            <w:pPr>
              <w:tabs>
                <w:tab w:val="clear" w:pos="567"/>
                <w:tab w:val="clear" w:pos="851"/>
                <w:tab w:val="clear" w:pos="1134"/>
                <w:tab w:val="clear" w:pos="1418"/>
                <w:tab w:val="clear" w:pos="1701"/>
              </w:tabs>
            </w:pPr>
            <w:r w:rsidRPr="00E919F3">
              <w:t>DRAFT TS</w:t>
            </w:r>
          </w:p>
        </w:tc>
        <w:tc>
          <w:tcPr>
            <w:tcW w:w="1406" w:type="dxa"/>
          </w:tcPr>
          <w:p w14:paraId="227402CD"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79C3D7A" w14:textId="77777777" w:rsidR="00E919F3" w:rsidRPr="00E919F3" w:rsidRDefault="00E919F3" w:rsidP="00E919F3">
            <w:pPr>
              <w:tabs>
                <w:tab w:val="clear" w:pos="567"/>
                <w:tab w:val="clear" w:pos="851"/>
                <w:tab w:val="clear" w:pos="1134"/>
                <w:tab w:val="clear" w:pos="1418"/>
                <w:tab w:val="clear" w:pos="1701"/>
              </w:tabs>
            </w:pPr>
            <w:r w:rsidRPr="00E919F3">
              <w:t>Presentation of TS 23.180 v2.0.0 for approval</w:t>
            </w:r>
          </w:p>
        </w:tc>
        <w:tc>
          <w:tcPr>
            <w:tcW w:w="2407" w:type="dxa"/>
          </w:tcPr>
          <w:p w14:paraId="1FEF4458"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391DA156"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78A6A87" w14:textId="77777777" w:rsidTr="00E919F3">
        <w:tc>
          <w:tcPr>
            <w:tcW w:w="884" w:type="dxa"/>
          </w:tcPr>
          <w:p w14:paraId="1B3C38F4" w14:textId="77777777" w:rsidR="00E919F3" w:rsidRPr="00E919F3" w:rsidRDefault="00E919F3" w:rsidP="00E919F3">
            <w:pPr>
              <w:tabs>
                <w:tab w:val="clear" w:pos="567"/>
                <w:tab w:val="clear" w:pos="851"/>
                <w:tab w:val="clear" w:pos="1134"/>
                <w:tab w:val="clear" w:pos="1418"/>
                <w:tab w:val="clear" w:pos="1701"/>
              </w:tabs>
            </w:pPr>
            <w:r w:rsidRPr="00E919F3">
              <w:t>SP-200827</w:t>
            </w:r>
          </w:p>
        </w:tc>
        <w:tc>
          <w:tcPr>
            <w:tcW w:w="1239" w:type="dxa"/>
          </w:tcPr>
          <w:p w14:paraId="70619B97" w14:textId="77777777" w:rsidR="00E919F3" w:rsidRPr="00E919F3" w:rsidRDefault="00E919F3" w:rsidP="00E919F3">
            <w:pPr>
              <w:tabs>
                <w:tab w:val="clear" w:pos="567"/>
                <w:tab w:val="clear" w:pos="851"/>
                <w:tab w:val="clear" w:pos="1134"/>
                <w:tab w:val="clear" w:pos="1418"/>
                <w:tab w:val="clear" w:pos="1701"/>
              </w:tabs>
            </w:pPr>
            <w:r w:rsidRPr="00E919F3">
              <w:t>DRAFT TR</w:t>
            </w:r>
          </w:p>
        </w:tc>
        <w:tc>
          <w:tcPr>
            <w:tcW w:w="1406" w:type="dxa"/>
          </w:tcPr>
          <w:p w14:paraId="6B9ADD79"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F2F6145" w14:textId="77777777" w:rsidR="00E919F3" w:rsidRPr="00E919F3" w:rsidRDefault="00E919F3" w:rsidP="00E919F3">
            <w:pPr>
              <w:tabs>
                <w:tab w:val="clear" w:pos="567"/>
                <w:tab w:val="clear" w:pos="851"/>
                <w:tab w:val="clear" w:pos="1134"/>
                <w:tab w:val="clear" w:pos="1418"/>
                <w:tab w:val="clear" w:pos="1701"/>
              </w:tabs>
            </w:pPr>
            <w:r w:rsidRPr="00E919F3">
              <w:t>Presentation of TR 23.764 v2.0.0 for approval</w:t>
            </w:r>
          </w:p>
        </w:tc>
        <w:tc>
          <w:tcPr>
            <w:tcW w:w="2407" w:type="dxa"/>
          </w:tcPr>
          <w:p w14:paraId="47B366B6"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48783B5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4CE7B36" w14:textId="77777777" w:rsidTr="00E919F3">
        <w:tc>
          <w:tcPr>
            <w:tcW w:w="884" w:type="dxa"/>
          </w:tcPr>
          <w:p w14:paraId="24258DAB" w14:textId="77777777" w:rsidR="00E919F3" w:rsidRPr="00E919F3" w:rsidRDefault="00E919F3" w:rsidP="00E919F3">
            <w:pPr>
              <w:tabs>
                <w:tab w:val="clear" w:pos="567"/>
                <w:tab w:val="clear" w:pos="851"/>
                <w:tab w:val="clear" w:pos="1134"/>
                <w:tab w:val="clear" w:pos="1418"/>
                <w:tab w:val="clear" w:pos="1701"/>
              </w:tabs>
            </w:pPr>
            <w:r w:rsidRPr="00E919F3">
              <w:t>SP-200831</w:t>
            </w:r>
          </w:p>
        </w:tc>
        <w:tc>
          <w:tcPr>
            <w:tcW w:w="1239" w:type="dxa"/>
          </w:tcPr>
          <w:p w14:paraId="4FB89DAE" w14:textId="77777777" w:rsidR="00E919F3" w:rsidRPr="00E919F3" w:rsidRDefault="00E919F3" w:rsidP="00E919F3">
            <w:pPr>
              <w:tabs>
                <w:tab w:val="clear" w:pos="567"/>
                <w:tab w:val="clear" w:pos="851"/>
                <w:tab w:val="clear" w:pos="1134"/>
                <w:tab w:val="clear" w:pos="1418"/>
                <w:tab w:val="clear" w:pos="1701"/>
              </w:tabs>
            </w:pPr>
            <w:r w:rsidRPr="00E919F3">
              <w:t>WID NEW</w:t>
            </w:r>
          </w:p>
        </w:tc>
        <w:tc>
          <w:tcPr>
            <w:tcW w:w="1406" w:type="dxa"/>
          </w:tcPr>
          <w:p w14:paraId="7885FDC4"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7653513" w14:textId="77777777" w:rsidR="00E919F3" w:rsidRPr="00E919F3" w:rsidRDefault="00E919F3" w:rsidP="00E919F3">
            <w:pPr>
              <w:tabs>
                <w:tab w:val="clear" w:pos="567"/>
                <w:tab w:val="clear" w:pos="851"/>
                <w:tab w:val="clear" w:pos="1134"/>
                <w:tab w:val="clear" w:pos="1418"/>
                <w:tab w:val="clear" w:pos="1701"/>
              </w:tabs>
            </w:pPr>
            <w:r w:rsidRPr="00E919F3">
              <w:t>New WID for enhanced application layer support for V2X services.</w:t>
            </w:r>
          </w:p>
        </w:tc>
        <w:tc>
          <w:tcPr>
            <w:tcW w:w="2407" w:type="dxa"/>
          </w:tcPr>
          <w:p w14:paraId="10B1F0E6"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1573569D"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A7E3F9E" w14:textId="77777777" w:rsidTr="00E919F3">
        <w:tc>
          <w:tcPr>
            <w:tcW w:w="884" w:type="dxa"/>
          </w:tcPr>
          <w:p w14:paraId="0059869C" w14:textId="77777777" w:rsidR="00E919F3" w:rsidRPr="00E919F3" w:rsidRDefault="00E919F3" w:rsidP="00E919F3">
            <w:pPr>
              <w:tabs>
                <w:tab w:val="clear" w:pos="567"/>
                <w:tab w:val="clear" w:pos="851"/>
                <w:tab w:val="clear" w:pos="1134"/>
                <w:tab w:val="clear" w:pos="1418"/>
                <w:tab w:val="clear" w:pos="1701"/>
              </w:tabs>
            </w:pPr>
            <w:r w:rsidRPr="00E919F3">
              <w:t>SP-200832</w:t>
            </w:r>
          </w:p>
        </w:tc>
        <w:tc>
          <w:tcPr>
            <w:tcW w:w="1239" w:type="dxa"/>
          </w:tcPr>
          <w:p w14:paraId="058DC6CC" w14:textId="77777777" w:rsidR="00E919F3" w:rsidRPr="00E919F3" w:rsidRDefault="00E919F3" w:rsidP="00E919F3">
            <w:pPr>
              <w:tabs>
                <w:tab w:val="clear" w:pos="567"/>
                <w:tab w:val="clear" w:pos="851"/>
                <w:tab w:val="clear" w:pos="1134"/>
                <w:tab w:val="clear" w:pos="1418"/>
                <w:tab w:val="clear" w:pos="1701"/>
              </w:tabs>
            </w:pPr>
            <w:r w:rsidRPr="00E919F3">
              <w:t>WID NEW</w:t>
            </w:r>
          </w:p>
        </w:tc>
        <w:tc>
          <w:tcPr>
            <w:tcW w:w="1406" w:type="dxa"/>
          </w:tcPr>
          <w:p w14:paraId="2B103576"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27DFBE4E" w14:textId="77777777" w:rsidR="00E919F3" w:rsidRPr="00E919F3" w:rsidRDefault="00E919F3" w:rsidP="00E919F3">
            <w:pPr>
              <w:tabs>
                <w:tab w:val="clear" w:pos="567"/>
                <w:tab w:val="clear" w:pos="851"/>
                <w:tab w:val="clear" w:pos="1134"/>
                <w:tab w:val="clear" w:pos="1418"/>
                <w:tab w:val="clear" w:pos="1701"/>
              </w:tabs>
            </w:pPr>
            <w:r w:rsidRPr="00E919F3">
              <w:t>New WID Application Architecture for MSGin5G Service.</w:t>
            </w:r>
          </w:p>
        </w:tc>
        <w:tc>
          <w:tcPr>
            <w:tcW w:w="2407" w:type="dxa"/>
          </w:tcPr>
          <w:p w14:paraId="4D94801A"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55034BC2"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526221F" w14:textId="77777777" w:rsidTr="00E919F3">
        <w:tc>
          <w:tcPr>
            <w:tcW w:w="884" w:type="dxa"/>
          </w:tcPr>
          <w:p w14:paraId="585B910D" w14:textId="77777777" w:rsidR="00E919F3" w:rsidRPr="00E919F3" w:rsidRDefault="00E919F3" w:rsidP="00E919F3">
            <w:pPr>
              <w:tabs>
                <w:tab w:val="clear" w:pos="567"/>
                <w:tab w:val="clear" w:pos="851"/>
                <w:tab w:val="clear" w:pos="1134"/>
                <w:tab w:val="clear" w:pos="1418"/>
                <w:tab w:val="clear" w:pos="1701"/>
              </w:tabs>
            </w:pPr>
            <w:r w:rsidRPr="00E919F3">
              <w:t>SP-200833</w:t>
            </w:r>
          </w:p>
        </w:tc>
        <w:tc>
          <w:tcPr>
            <w:tcW w:w="1239" w:type="dxa"/>
          </w:tcPr>
          <w:p w14:paraId="4BD874EA" w14:textId="77777777" w:rsidR="00E919F3" w:rsidRPr="00E919F3" w:rsidRDefault="00E919F3" w:rsidP="00E919F3">
            <w:pPr>
              <w:tabs>
                <w:tab w:val="clear" w:pos="567"/>
                <w:tab w:val="clear" w:pos="851"/>
                <w:tab w:val="clear" w:pos="1134"/>
                <w:tab w:val="clear" w:pos="1418"/>
                <w:tab w:val="clear" w:pos="1701"/>
              </w:tabs>
            </w:pPr>
            <w:r w:rsidRPr="00E919F3">
              <w:t>WID NEW</w:t>
            </w:r>
          </w:p>
        </w:tc>
        <w:tc>
          <w:tcPr>
            <w:tcW w:w="1406" w:type="dxa"/>
          </w:tcPr>
          <w:p w14:paraId="4A0A230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1EDA9B8" w14:textId="77777777" w:rsidR="00E919F3" w:rsidRPr="00E919F3" w:rsidRDefault="00E919F3" w:rsidP="00E919F3">
            <w:pPr>
              <w:tabs>
                <w:tab w:val="clear" w:pos="567"/>
                <w:tab w:val="clear" w:pos="851"/>
                <w:tab w:val="clear" w:pos="1134"/>
                <w:tab w:val="clear" w:pos="1418"/>
                <w:tab w:val="clear" w:pos="1701"/>
              </w:tabs>
            </w:pPr>
            <w:r w:rsidRPr="00E919F3">
              <w:t>New WID Mission Critical Services over 5GS.</w:t>
            </w:r>
          </w:p>
        </w:tc>
        <w:tc>
          <w:tcPr>
            <w:tcW w:w="2407" w:type="dxa"/>
          </w:tcPr>
          <w:p w14:paraId="1594AED8"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0404546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2A15532" w14:textId="77777777" w:rsidTr="00E919F3">
        <w:tc>
          <w:tcPr>
            <w:tcW w:w="884" w:type="dxa"/>
          </w:tcPr>
          <w:p w14:paraId="12F7D608" w14:textId="77777777" w:rsidR="00E919F3" w:rsidRPr="00E919F3" w:rsidRDefault="00E919F3" w:rsidP="00E919F3">
            <w:pPr>
              <w:tabs>
                <w:tab w:val="clear" w:pos="567"/>
                <w:tab w:val="clear" w:pos="851"/>
                <w:tab w:val="clear" w:pos="1134"/>
                <w:tab w:val="clear" w:pos="1418"/>
                <w:tab w:val="clear" w:pos="1701"/>
              </w:tabs>
            </w:pPr>
            <w:r w:rsidRPr="00E919F3">
              <w:t>SP-200835</w:t>
            </w:r>
          </w:p>
        </w:tc>
        <w:tc>
          <w:tcPr>
            <w:tcW w:w="1239" w:type="dxa"/>
          </w:tcPr>
          <w:p w14:paraId="48DAB16B" w14:textId="77777777" w:rsidR="00E919F3" w:rsidRPr="00E919F3" w:rsidRDefault="00E919F3" w:rsidP="00E919F3">
            <w:pPr>
              <w:tabs>
                <w:tab w:val="clear" w:pos="567"/>
                <w:tab w:val="clear" w:pos="851"/>
                <w:tab w:val="clear" w:pos="1134"/>
                <w:tab w:val="clear" w:pos="1418"/>
                <w:tab w:val="clear" w:pos="1701"/>
              </w:tabs>
            </w:pPr>
            <w:r w:rsidRPr="00E919F3">
              <w:t>SID REVISED</w:t>
            </w:r>
          </w:p>
        </w:tc>
        <w:tc>
          <w:tcPr>
            <w:tcW w:w="1406" w:type="dxa"/>
          </w:tcPr>
          <w:p w14:paraId="08D53EC6"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7D5F0CB" w14:textId="77777777" w:rsidR="00E919F3" w:rsidRPr="00E919F3" w:rsidRDefault="00E919F3" w:rsidP="00E919F3">
            <w:pPr>
              <w:tabs>
                <w:tab w:val="clear" w:pos="567"/>
                <w:tab w:val="clear" w:pos="851"/>
                <w:tab w:val="clear" w:pos="1134"/>
                <w:tab w:val="clear" w:pos="1418"/>
                <w:tab w:val="clear" w:pos="1701"/>
              </w:tabs>
            </w:pPr>
            <w:r w:rsidRPr="00E919F3">
              <w:t>Revised SID Study on support of the 5GMSG Service.</w:t>
            </w:r>
          </w:p>
        </w:tc>
        <w:tc>
          <w:tcPr>
            <w:tcW w:w="2407" w:type="dxa"/>
          </w:tcPr>
          <w:p w14:paraId="658384CB"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018A531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DB848D7" w14:textId="77777777" w:rsidTr="00E919F3">
        <w:tc>
          <w:tcPr>
            <w:tcW w:w="884" w:type="dxa"/>
          </w:tcPr>
          <w:p w14:paraId="724E2479" w14:textId="77777777" w:rsidR="00E919F3" w:rsidRPr="00E919F3" w:rsidRDefault="00E919F3" w:rsidP="00E919F3">
            <w:pPr>
              <w:tabs>
                <w:tab w:val="clear" w:pos="567"/>
                <w:tab w:val="clear" w:pos="851"/>
                <w:tab w:val="clear" w:pos="1134"/>
                <w:tab w:val="clear" w:pos="1418"/>
                <w:tab w:val="clear" w:pos="1701"/>
              </w:tabs>
            </w:pPr>
            <w:r w:rsidRPr="00E919F3">
              <w:t>SP-200836</w:t>
            </w:r>
          </w:p>
        </w:tc>
        <w:tc>
          <w:tcPr>
            <w:tcW w:w="1239" w:type="dxa"/>
          </w:tcPr>
          <w:p w14:paraId="3ADA1BF9" w14:textId="77777777" w:rsidR="00E919F3" w:rsidRPr="00E919F3" w:rsidRDefault="00E919F3" w:rsidP="00E919F3">
            <w:pPr>
              <w:tabs>
                <w:tab w:val="clear" w:pos="567"/>
                <w:tab w:val="clear" w:pos="851"/>
                <w:tab w:val="clear" w:pos="1134"/>
                <w:tab w:val="clear" w:pos="1418"/>
                <w:tab w:val="clear" w:pos="1701"/>
              </w:tabs>
            </w:pPr>
            <w:r w:rsidRPr="00E919F3">
              <w:t>SID REVISED</w:t>
            </w:r>
          </w:p>
        </w:tc>
        <w:tc>
          <w:tcPr>
            <w:tcW w:w="1406" w:type="dxa"/>
          </w:tcPr>
          <w:p w14:paraId="5C6FF1CD"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D9C3737" w14:textId="77777777" w:rsidR="00E919F3" w:rsidRPr="00E919F3" w:rsidRDefault="00E919F3" w:rsidP="00E919F3">
            <w:pPr>
              <w:tabs>
                <w:tab w:val="clear" w:pos="567"/>
                <w:tab w:val="clear" w:pos="851"/>
                <w:tab w:val="clear" w:pos="1134"/>
                <w:tab w:val="clear" w:pos="1418"/>
                <w:tab w:val="clear" w:pos="1701"/>
              </w:tabs>
            </w:pPr>
            <w:r w:rsidRPr="00E919F3">
              <w:t>Revised SID Study on application layer support for . Factories of the Future in 5G network .</w:t>
            </w:r>
          </w:p>
        </w:tc>
        <w:tc>
          <w:tcPr>
            <w:tcW w:w="2407" w:type="dxa"/>
          </w:tcPr>
          <w:p w14:paraId="7CFF087A"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5EF525C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2F3EB51" w14:textId="77777777" w:rsidTr="00E919F3">
        <w:tc>
          <w:tcPr>
            <w:tcW w:w="884" w:type="dxa"/>
          </w:tcPr>
          <w:p w14:paraId="21CF6DB9" w14:textId="77777777" w:rsidR="00E919F3" w:rsidRPr="00E919F3" w:rsidRDefault="00E919F3" w:rsidP="00E919F3">
            <w:pPr>
              <w:tabs>
                <w:tab w:val="clear" w:pos="567"/>
                <w:tab w:val="clear" w:pos="851"/>
                <w:tab w:val="clear" w:pos="1134"/>
                <w:tab w:val="clear" w:pos="1418"/>
                <w:tab w:val="clear" w:pos="1701"/>
              </w:tabs>
            </w:pPr>
            <w:r w:rsidRPr="00E919F3">
              <w:t>SP-200837</w:t>
            </w:r>
          </w:p>
        </w:tc>
        <w:tc>
          <w:tcPr>
            <w:tcW w:w="1239" w:type="dxa"/>
          </w:tcPr>
          <w:p w14:paraId="2DB1115F" w14:textId="77777777" w:rsidR="00E919F3" w:rsidRPr="00E919F3" w:rsidRDefault="00E919F3" w:rsidP="00E919F3">
            <w:pPr>
              <w:tabs>
                <w:tab w:val="clear" w:pos="567"/>
                <w:tab w:val="clear" w:pos="851"/>
                <w:tab w:val="clear" w:pos="1134"/>
                <w:tab w:val="clear" w:pos="1418"/>
                <w:tab w:val="clear" w:pos="1701"/>
              </w:tabs>
            </w:pPr>
            <w:r w:rsidRPr="00E919F3">
              <w:t>SID REVISED</w:t>
            </w:r>
          </w:p>
        </w:tc>
        <w:tc>
          <w:tcPr>
            <w:tcW w:w="1406" w:type="dxa"/>
          </w:tcPr>
          <w:p w14:paraId="7CF4481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427DBD38" w14:textId="77777777" w:rsidR="00E919F3" w:rsidRPr="00E919F3" w:rsidRDefault="00E919F3" w:rsidP="00E919F3">
            <w:pPr>
              <w:tabs>
                <w:tab w:val="clear" w:pos="567"/>
                <w:tab w:val="clear" w:pos="851"/>
                <w:tab w:val="clear" w:pos="1134"/>
                <w:tab w:val="clear" w:pos="1418"/>
                <w:tab w:val="clear" w:pos="1701"/>
              </w:tabs>
            </w:pPr>
            <w:r w:rsidRPr="00E919F3">
              <w:t>Revised SID Study on Mission Critical services support over 5G System.</w:t>
            </w:r>
          </w:p>
        </w:tc>
        <w:tc>
          <w:tcPr>
            <w:tcW w:w="2407" w:type="dxa"/>
          </w:tcPr>
          <w:p w14:paraId="6CD0EFB9"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2689790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D6B731B" w14:textId="77777777" w:rsidTr="00E919F3">
        <w:tc>
          <w:tcPr>
            <w:tcW w:w="884" w:type="dxa"/>
          </w:tcPr>
          <w:p w14:paraId="62972EA2" w14:textId="77777777" w:rsidR="00E919F3" w:rsidRPr="00E919F3" w:rsidRDefault="00E919F3" w:rsidP="00E919F3">
            <w:pPr>
              <w:tabs>
                <w:tab w:val="clear" w:pos="567"/>
                <w:tab w:val="clear" w:pos="851"/>
                <w:tab w:val="clear" w:pos="1134"/>
                <w:tab w:val="clear" w:pos="1418"/>
                <w:tab w:val="clear" w:pos="1701"/>
              </w:tabs>
            </w:pPr>
            <w:r w:rsidRPr="00E919F3">
              <w:t>SP-200838</w:t>
            </w:r>
          </w:p>
        </w:tc>
        <w:tc>
          <w:tcPr>
            <w:tcW w:w="1239" w:type="dxa"/>
          </w:tcPr>
          <w:p w14:paraId="5CE4DD23"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30461D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A2AD5BD" w14:textId="77777777" w:rsidR="00E919F3" w:rsidRPr="00E919F3" w:rsidRDefault="00E919F3" w:rsidP="00E919F3">
            <w:pPr>
              <w:tabs>
                <w:tab w:val="clear" w:pos="567"/>
                <w:tab w:val="clear" w:pos="851"/>
                <w:tab w:val="clear" w:pos="1134"/>
                <w:tab w:val="clear" w:pos="1418"/>
                <w:tab w:val="clear" w:pos="1701"/>
              </w:tabs>
            </w:pPr>
            <w:r w:rsidRPr="00E919F3">
              <w:t xml:space="preserve">Rel-16 CRs to TS 23.283 for </w:t>
            </w:r>
            <w:proofErr w:type="spellStart"/>
            <w:r w:rsidRPr="00E919F3">
              <w:t>eMCCI</w:t>
            </w:r>
            <w:proofErr w:type="spellEnd"/>
          </w:p>
        </w:tc>
        <w:tc>
          <w:tcPr>
            <w:tcW w:w="2407" w:type="dxa"/>
          </w:tcPr>
          <w:p w14:paraId="0856A2EF"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7EB5542E"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0CA4B08" w14:textId="77777777" w:rsidTr="00E919F3">
        <w:tc>
          <w:tcPr>
            <w:tcW w:w="884" w:type="dxa"/>
          </w:tcPr>
          <w:p w14:paraId="6E2B992A" w14:textId="77777777" w:rsidR="00E919F3" w:rsidRPr="00E919F3" w:rsidRDefault="00E919F3" w:rsidP="00E919F3">
            <w:pPr>
              <w:tabs>
                <w:tab w:val="clear" w:pos="567"/>
                <w:tab w:val="clear" w:pos="851"/>
                <w:tab w:val="clear" w:pos="1134"/>
                <w:tab w:val="clear" w:pos="1418"/>
                <w:tab w:val="clear" w:pos="1701"/>
              </w:tabs>
            </w:pPr>
            <w:r w:rsidRPr="00E919F3">
              <w:t>SP-200839</w:t>
            </w:r>
          </w:p>
        </w:tc>
        <w:tc>
          <w:tcPr>
            <w:tcW w:w="1239" w:type="dxa"/>
          </w:tcPr>
          <w:p w14:paraId="199FCF9B"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22EC1DCA"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73F95DD" w14:textId="77777777" w:rsidR="00E919F3" w:rsidRPr="00E919F3" w:rsidRDefault="00E919F3" w:rsidP="00E919F3">
            <w:pPr>
              <w:tabs>
                <w:tab w:val="clear" w:pos="567"/>
                <w:tab w:val="clear" w:pos="851"/>
                <w:tab w:val="clear" w:pos="1134"/>
                <w:tab w:val="clear" w:pos="1418"/>
                <w:tab w:val="clear" w:pos="1701"/>
              </w:tabs>
            </w:pPr>
            <w:r w:rsidRPr="00E919F3">
              <w:t>Rel-16 CRs to TS 23.282 for eMCData2</w:t>
            </w:r>
          </w:p>
        </w:tc>
        <w:tc>
          <w:tcPr>
            <w:tcW w:w="2407" w:type="dxa"/>
          </w:tcPr>
          <w:p w14:paraId="3D652410"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6C255F6A"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729C4828" w14:textId="77777777" w:rsidTr="00E919F3">
        <w:tc>
          <w:tcPr>
            <w:tcW w:w="884" w:type="dxa"/>
          </w:tcPr>
          <w:p w14:paraId="1BAD76E8" w14:textId="77777777" w:rsidR="00E919F3" w:rsidRPr="00E919F3" w:rsidRDefault="00E919F3" w:rsidP="00E919F3">
            <w:pPr>
              <w:tabs>
                <w:tab w:val="clear" w:pos="567"/>
                <w:tab w:val="clear" w:pos="851"/>
                <w:tab w:val="clear" w:pos="1134"/>
                <w:tab w:val="clear" w:pos="1418"/>
                <w:tab w:val="clear" w:pos="1701"/>
              </w:tabs>
            </w:pPr>
            <w:r w:rsidRPr="00E919F3">
              <w:t>SP-200840</w:t>
            </w:r>
          </w:p>
        </w:tc>
        <w:tc>
          <w:tcPr>
            <w:tcW w:w="1239" w:type="dxa"/>
          </w:tcPr>
          <w:p w14:paraId="68B765A4"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5EC329B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024CD05" w14:textId="77777777" w:rsidR="00E919F3" w:rsidRPr="00E919F3" w:rsidRDefault="00E919F3" w:rsidP="00E919F3">
            <w:pPr>
              <w:tabs>
                <w:tab w:val="clear" w:pos="567"/>
                <w:tab w:val="clear" w:pos="851"/>
                <w:tab w:val="clear" w:pos="1134"/>
                <w:tab w:val="clear" w:pos="1418"/>
                <w:tab w:val="clear" w:pos="1701"/>
              </w:tabs>
            </w:pPr>
            <w:r w:rsidRPr="00E919F3">
              <w:t xml:space="preserve">Rel-16 CRs to TS 23.222 for </w:t>
            </w:r>
            <w:proofErr w:type="spellStart"/>
            <w:r w:rsidRPr="00E919F3">
              <w:t>eCAPIF</w:t>
            </w:r>
            <w:proofErr w:type="spellEnd"/>
          </w:p>
        </w:tc>
        <w:tc>
          <w:tcPr>
            <w:tcW w:w="2407" w:type="dxa"/>
          </w:tcPr>
          <w:p w14:paraId="1ED9E361"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27F4BA50"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24EBDC1B" w14:textId="77777777" w:rsidTr="00E919F3">
        <w:tc>
          <w:tcPr>
            <w:tcW w:w="884" w:type="dxa"/>
          </w:tcPr>
          <w:p w14:paraId="7089101A" w14:textId="77777777" w:rsidR="00E919F3" w:rsidRPr="00E919F3" w:rsidRDefault="00E919F3" w:rsidP="00E919F3">
            <w:pPr>
              <w:tabs>
                <w:tab w:val="clear" w:pos="567"/>
                <w:tab w:val="clear" w:pos="851"/>
                <w:tab w:val="clear" w:pos="1134"/>
                <w:tab w:val="clear" w:pos="1418"/>
                <w:tab w:val="clear" w:pos="1701"/>
              </w:tabs>
            </w:pPr>
            <w:r w:rsidRPr="00E919F3">
              <w:t>SP-200841</w:t>
            </w:r>
          </w:p>
        </w:tc>
        <w:tc>
          <w:tcPr>
            <w:tcW w:w="1239" w:type="dxa"/>
          </w:tcPr>
          <w:p w14:paraId="553BB319"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E52B772"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65489CB" w14:textId="77777777" w:rsidR="00E919F3" w:rsidRPr="00E919F3" w:rsidRDefault="00E919F3" w:rsidP="00E919F3">
            <w:pPr>
              <w:tabs>
                <w:tab w:val="clear" w:pos="567"/>
                <w:tab w:val="clear" w:pos="851"/>
                <w:tab w:val="clear" w:pos="1134"/>
                <w:tab w:val="clear" w:pos="1418"/>
                <w:tab w:val="clear" w:pos="1701"/>
              </w:tabs>
            </w:pPr>
            <w:r w:rsidRPr="00E919F3">
              <w:t>Rel-16 CRs to TS 23.434 for SEAL</w:t>
            </w:r>
          </w:p>
        </w:tc>
        <w:tc>
          <w:tcPr>
            <w:tcW w:w="2407" w:type="dxa"/>
          </w:tcPr>
          <w:p w14:paraId="24373AD7"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75D91AF3"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9AE5857" w14:textId="77777777" w:rsidTr="00E919F3">
        <w:tc>
          <w:tcPr>
            <w:tcW w:w="884" w:type="dxa"/>
          </w:tcPr>
          <w:p w14:paraId="0767CD28" w14:textId="77777777" w:rsidR="00E919F3" w:rsidRPr="00E919F3" w:rsidRDefault="00E919F3" w:rsidP="00E919F3">
            <w:pPr>
              <w:tabs>
                <w:tab w:val="clear" w:pos="567"/>
                <w:tab w:val="clear" w:pos="851"/>
                <w:tab w:val="clear" w:pos="1134"/>
                <w:tab w:val="clear" w:pos="1418"/>
                <w:tab w:val="clear" w:pos="1701"/>
              </w:tabs>
            </w:pPr>
            <w:r w:rsidRPr="00E919F3">
              <w:t>SP-200842</w:t>
            </w:r>
          </w:p>
        </w:tc>
        <w:tc>
          <w:tcPr>
            <w:tcW w:w="1239" w:type="dxa"/>
          </w:tcPr>
          <w:p w14:paraId="343626BD"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1C78E4C6"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64ED37AD" w14:textId="77777777" w:rsidR="00E919F3" w:rsidRPr="00E919F3" w:rsidRDefault="00E919F3" w:rsidP="00E919F3">
            <w:pPr>
              <w:tabs>
                <w:tab w:val="clear" w:pos="567"/>
                <w:tab w:val="clear" w:pos="851"/>
                <w:tab w:val="clear" w:pos="1134"/>
                <w:tab w:val="clear" w:pos="1418"/>
                <w:tab w:val="clear" w:pos="1701"/>
              </w:tabs>
            </w:pPr>
            <w:r w:rsidRPr="00E919F3">
              <w:t>Rel-16 CRs to TS 23.286 for V2XAPP</w:t>
            </w:r>
          </w:p>
        </w:tc>
        <w:tc>
          <w:tcPr>
            <w:tcW w:w="2407" w:type="dxa"/>
          </w:tcPr>
          <w:p w14:paraId="7B7DC714"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234B454D"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80D0382" w14:textId="77777777" w:rsidTr="00E919F3">
        <w:tc>
          <w:tcPr>
            <w:tcW w:w="884" w:type="dxa"/>
          </w:tcPr>
          <w:p w14:paraId="507FD261" w14:textId="77777777" w:rsidR="00E919F3" w:rsidRPr="00E919F3" w:rsidRDefault="00E919F3" w:rsidP="00E919F3">
            <w:pPr>
              <w:tabs>
                <w:tab w:val="clear" w:pos="567"/>
                <w:tab w:val="clear" w:pos="851"/>
                <w:tab w:val="clear" w:pos="1134"/>
                <w:tab w:val="clear" w:pos="1418"/>
                <w:tab w:val="clear" w:pos="1701"/>
              </w:tabs>
            </w:pPr>
            <w:r w:rsidRPr="00E919F3">
              <w:t>SP-200843</w:t>
            </w:r>
          </w:p>
        </w:tc>
        <w:tc>
          <w:tcPr>
            <w:tcW w:w="1239" w:type="dxa"/>
          </w:tcPr>
          <w:p w14:paraId="52B6A5BC"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400F69D"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7401AC4A" w14:textId="77777777" w:rsidR="00E919F3" w:rsidRPr="00E919F3" w:rsidRDefault="00E919F3" w:rsidP="00E919F3">
            <w:pPr>
              <w:tabs>
                <w:tab w:val="clear" w:pos="567"/>
                <w:tab w:val="clear" w:pos="851"/>
                <w:tab w:val="clear" w:pos="1134"/>
                <w:tab w:val="clear" w:pos="1418"/>
                <w:tab w:val="clear" w:pos="1701"/>
              </w:tabs>
            </w:pPr>
            <w:r w:rsidRPr="00E919F3">
              <w:t>Rel-17 CRs to TS 23.280, TS 23.281, TS 23.282 and TS 23.379 for eMONASTERY2</w:t>
            </w:r>
          </w:p>
        </w:tc>
        <w:tc>
          <w:tcPr>
            <w:tcW w:w="2407" w:type="dxa"/>
          </w:tcPr>
          <w:p w14:paraId="7F3B891E"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2A083604"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109473C9" w14:textId="77777777" w:rsidTr="00E919F3">
        <w:tc>
          <w:tcPr>
            <w:tcW w:w="884" w:type="dxa"/>
          </w:tcPr>
          <w:p w14:paraId="464C53B7" w14:textId="77777777" w:rsidR="00E919F3" w:rsidRPr="00E919F3" w:rsidRDefault="00E919F3" w:rsidP="00E919F3">
            <w:pPr>
              <w:tabs>
                <w:tab w:val="clear" w:pos="567"/>
                <w:tab w:val="clear" w:pos="851"/>
                <w:tab w:val="clear" w:pos="1134"/>
                <w:tab w:val="clear" w:pos="1418"/>
                <w:tab w:val="clear" w:pos="1701"/>
              </w:tabs>
            </w:pPr>
            <w:r w:rsidRPr="00E919F3">
              <w:t>SP-200844</w:t>
            </w:r>
          </w:p>
        </w:tc>
        <w:tc>
          <w:tcPr>
            <w:tcW w:w="1239" w:type="dxa"/>
          </w:tcPr>
          <w:p w14:paraId="793463E0"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69E884C1"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1839CE09" w14:textId="77777777" w:rsidR="00E919F3" w:rsidRPr="00E919F3" w:rsidRDefault="00E919F3" w:rsidP="00E919F3">
            <w:pPr>
              <w:tabs>
                <w:tab w:val="clear" w:pos="567"/>
                <w:tab w:val="clear" w:pos="851"/>
                <w:tab w:val="clear" w:pos="1134"/>
                <w:tab w:val="clear" w:pos="1418"/>
                <w:tab w:val="clear" w:pos="1701"/>
              </w:tabs>
            </w:pPr>
            <w:r w:rsidRPr="00E919F3">
              <w:t>Rel-17 CRs to TS 23.280 and TS 23.379 for enh3MCPTT</w:t>
            </w:r>
          </w:p>
        </w:tc>
        <w:tc>
          <w:tcPr>
            <w:tcW w:w="2407" w:type="dxa"/>
          </w:tcPr>
          <w:p w14:paraId="7CA1F4A6"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6C338C26"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3C98C6A4" w14:textId="77777777" w:rsidTr="00E919F3">
        <w:tc>
          <w:tcPr>
            <w:tcW w:w="884" w:type="dxa"/>
          </w:tcPr>
          <w:p w14:paraId="2A2AA1BD" w14:textId="77777777" w:rsidR="00E919F3" w:rsidRPr="00E919F3" w:rsidRDefault="00E919F3" w:rsidP="00E919F3">
            <w:pPr>
              <w:tabs>
                <w:tab w:val="clear" w:pos="567"/>
                <w:tab w:val="clear" w:pos="851"/>
                <w:tab w:val="clear" w:pos="1134"/>
                <w:tab w:val="clear" w:pos="1418"/>
                <w:tab w:val="clear" w:pos="1701"/>
              </w:tabs>
            </w:pPr>
            <w:r w:rsidRPr="00E919F3">
              <w:t>SP-200845</w:t>
            </w:r>
          </w:p>
        </w:tc>
        <w:tc>
          <w:tcPr>
            <w:tcW w:w="1239" w:type="dxa"/>
          </w:tcPr>
          <w:p w14:paraId="408BA095"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479C5490"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364E962" w14:textId="77777777" w:rsidR="00E919F3" w:rsidRPr="00E919F3" w:rsidRDefault="00E919F3" w:rsidP="00E919F3">
            <w:pPr>
              <w:tabs>
                <w:tab w:val="clear" w:pos="567"/>
                <w:tab w:val="clear" w:pos="851"/>
                <w:tab w:val="clear" w:pos="1134"/>
                <w:tab w:val="clear" w:pos="1418"/>
                <w:tab w:val="clear" w:pos="1701"/>
              </w:tabs>
            </w:pPr>
            <w:r w:rsidRPr="00E919F3">
              <w:t>Rel-17 CRs to TS 23.282 for eMCData3</w:t>
            </w:r>
          </w:p>
        </w:tc>
        <w:tc>
          <w:tcPr>
            <w:tcW w:w="2407" w:type="dxa"/>
          </w:tcPr>
          <w:p w14:paraId="615A42F8"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5EC81349"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EDC5E02" w14:textId="77777777" w:rsidTr="00E919F3">
        <w:tc>
          <w:tcPr>
            <w:tcW w:w="884" w:type="dxa"/>
          </w:tcPr>
          <w:p w14:paraId="4C09435D" w14:textId="77777777" w:rsidR="00E919F3" w:rsidRPr="00E919F3" w:rsidRDefault="00E919F3" w:rsidP="00E919F3">
            <w:pPr>
              <w:tabs>
                <w:tab w:val="clear" w:pos="567"/>
                <w:tab w:val="clear" w:pos="851"/>
                <w:tab w:val="clear" w:pos="1134"/>
                <w:tab w:val="clear" w:pos="1418"/>
                <w:tab w:val="clear" w:pos="1701"/>
              </w:tabs>
            </w:pPr>
            <w:r w:rsidRPr="00E919F3">
              <w:t>SP-200846</w:t>
            </w:r>
          </w:p>
        </w:tc>
        <w:tc>
          <w:tcPr>
            <w:tcW w:w="1239" w:type="dxa"/>
          </w:tcPr>
          <w:p w14:paraId="1A6A330F"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7358BFB"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C480B9A" w14:textId="77777777" w:rsidR="00E919F3" w:rsidRPr="00E919F3" w:rsidRDefault="00E919F3" w:rsidP="00E919F3">
            <w:pPr>
              <w:tabs>
                <w:tab w:val="clear" w:pos="567"/>
                <w:tab w:val="clear" w:pos="851"/>
                <w:tab w:val="clear" w:pos="1134"/>
                <w:tab w:val="clear" w:pos="1418"/>
                <w:tab w:val="clear" w:pos="1701"/>
              </w:tabs>
            </w:pPr>
            <w:r w:rsidRPr="00E919F3">
              <w:t>Rel-17 CRs to TS 23.281 and TS 23.283 for TEI17</w:t>
            </w:r>
          </w:p>
        </w:tc>
        <w:tc>
          <w:tcPr>
            <w:tcW w:w="2407" w:type="dxa"/>
          </w:tcPr>
          <w:p w14:paraId="52F1F0AE"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26AB25F8"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E253D70" w14:textId="77777777" w:rsidTr="00E919F3">
        <w:tc>
          <w:tcPr>
            <w:tcW w:w="884" w:type="dxa"/>
          </w:tcPr>
          <w:p w14:paraId="370F2E12" w14:textId="77777777" w:rsidR="00E919F3" w:rsidRPr="00E919F3" w:rsidRDefault="00E919F3" w:rsidP="00E919F3">
            <w:pPr>
              <w:tabs>
                <w:tab w:val="clear" w:pos="567"/>
                <w:tab w:val="clear" w:pos="851"/>
                <w:tab w:val="clear" w:pos="1134"/>
                <w:tab w:val="clear" w:pos="1418"/>
                <w:tab w:val="clear" w:pos="1701"/>
              </w:tabs>
            </w:pPr>
            <w:r w:rsidRPr="00E919F3">
              <w:t>SP-200847</w:t>
            </w:r>
          </w:p>
        </w:tc>
        <w:tc>
          <w:tcPr>
            <w:tcW w:w="1239" w:type="dxa"/>
          </w:tcPr>
          <w:p w14:paraId="5C673CFB" w14:textId="77777777" w:rsidR="00E919F3" w:rsidRPr="00E919F3" w:rsidRDefault="00E919F3" w:rsidP="00E919F3">
            <w:pPr>
              <w:tabs>
                <w:tab w:val="clear" w:pos="567"/>
                <w:tab w:val="clear" w:pos="851"/>
                <w:tab w:val="clear" w:pos="1134"/>
                <w:tab w:val="clear" w:pos="1418"/>
                <w:tab w:val="clear" w:pos="1701"/>
              </w:tabs>
            </w:pPr>
            <w:r w:rsidRPr="00E919F3">
              <w:t>CR PACK</w:t>
            </w:r>
          </w:p>
        </w:tc>
        <w:tc>
          <w:tcPr>
            <w:tcW w:w="1406" w:type="dxa"/>
          </w:tcPr>
          <w:p w14:paraId="7F9B5E38"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067A7FE9" w14:textId="77777777" w:rsidR="00E919F3" w:rsidRPr="00E919F3" w:rsidRDefault="00E919F3" w:rsidP="00E919F3">
            <w:pPr>
              <w:tabs>
                <w:tab w:val="clear" w:pos="567"/>
                <w:tab w:val="clear" w:pos="851"/>
                <w:tab w:val="clear" w:pos="1134"/>
                <w:tab w:val="clear" w:pos="1418"/>
                <w:tab w:val="clear" w:pos="1701"/>
              </w:tabs>
            </w:pPr>
            <w:r w:rsidRPr="00E919F3">
              <w:t xml:space="preserve">Rel-17 CR to TR 23.744 for </w:t>
            </w:r>
            <w:proofErr w:type="spellStart"/>
            <w:r w:rsidRPr="00E919F3">
              <w:t>FS_enhMCLoc</w:t>
            </w:r>
            <w:proofErr w:type="spellEnd"/>
          </w:p>
        </w:tc>
        <w:tc>
          <w:tcPr>
            <w:tcW w:w="2407" w:type="dxa"/>
          </w:tcPr>
          <w:p w14:paraId="2489C0F9" w14:textId="77777777" w:rsidR="00E919F3" w:rsidRPr="00E919F3" w:rsidRDefault="00E919F3" w:rsidP="00E919F3">
            <w:pPr>
              <w:tabs>
                <w:tab w:val="clear" w:pos="567"/>
                <w:tab w:val="clear" w:pos="851"/>
                <w:tab w:val="clear" w:pos="1134"/>
                <w:tab w:val="clear" w:pos="1418"/>
                <w:tab w:val="clear" w:pos="1701"/>
              </w:tabs>
            </w:pPr>
            <w:r w:rsidRPr="00E919F3">
              <w:t>SA WG6</w:t>
            </w:r>
          </w:p>
        </w:tc>
        <w:tc>
          <w:tcPr>
            <w:tcW w:w="2275" w:type="dxa"/>
          </w:tcPr>
          <w:p w14:paraId="53BCD431"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012FD9C2" w14:textId="77777777" w:rsidTr="00E919F3">
        <w:tc>
          <w:tcPr>
            <w:tcW w:w="884" w:type="dxa"/>
          </w:tcPr>
          <w:p w14:paraId="45B298CD" w14:textId="77777777" w:rsidR="00E919F3" w:rsidRPr="00E919F3" w:rsidRDefault="00E919F3" w:rsidP="00E919F3">
            <w:pPr>
              <w:tabs>
                <w:tab w:val="clear" w:pos="567"/>
                <w:tab w:val="clear" w:pos="851"/>
                <w:tab w:val="clear" w:pos="1134"/>
                <w:tab w:val="clear" w:pos="1418"/>
                <w:tab w:val="clear" w:pos="1701"/>
              </w:tabs>
            </w:pPr>
            <w:r w:rsidRPr="00E919F3">
              <w:lastRenderedPageBreak/>
              <w:t>SP-200848</w:t>
            </w:r>
          </w:p>
        </w:tc>
        <w:tc>
          <w:tcPr>
            <w:tcW w:w="1239" w:type="dxa"/>
          </w:tcPr>
          <w:p w14:paraId="6F9CC344" w14:textId="77777777" w:rsidR="00E919F3" w:rsidRPr="00E919F3" w:rsidRDefault="00E919F3" w:rsidP="00E919F3">
            <w:pPr>
              <w:tabs>
                <w:tab w:val="clear" w:pos="567"/>
                <w:tab w:val="clear" w:pos="851"/>
                <w:tab w:val="clear" w:pos="1134"/>
                <w:tab w:val="clear" w:pos="1418"/>
                <w:tab w:val="clear" w:pos="1701"/>
              </w:tabs>
            </w:pPr>
            <w:r w:rsidRPr="00E919F3">
              <w:t>WI SUMMARY</w:t>
            </w:r>
          </w:p>
        </w:tc>
        <w:tc>
          <w:tcPr>
            <w:tcW w:w="1406" w:type="dxa"/>
          </w:tcPr>
          <w:p w14:paraId="6BFBFCE3" w14:textId="77777777" w:rsidR="00E919F3" w:rsidRPr="00E919F3" w:rsidRDefault="00E919F3" w:rsidP="00E919F3">
            <w:pPr>
              <w:tabs>
                <w:tab w:val="clear" w:pos="567"/>
                <w:tab w:val="clear" w:pos="851"/>
                <w:tab w:val="clear" w:pos="1134"/>
                <w:tab w:val="clear" w:pos="1418"/>
                <w:tab w:val="clear" w:pos="1701"/>
              </w:tabs>
            </w:pPr>
            <w:r w:rsidRPr="00E919F3">
              <w:t>Endorsement</w:t>
            </w:r>
          </w:p>
        </w:tc>
        <w:tc>
          <w:tcPr>
            <w:tcW w:w="2551" w:type="dxa"/>
          </w:tcPr>
          <w:p w14:paraId="3D2193F7" w14:textId="77777777" w:rsidR="00E919F3" w:rsidRPr="00E919F3" w:rsidRDefault="00E919F3" w:rsidP="00E919F3">
            <w:pPr>
              <w:tabs>
                <w:tab w:val="clear" w:pos="567"/>
                <w:tab w:val="clear" w:pos="851"/>
                <w:tab w:val="clear" w:pos="1134"/>
                <w:tab w:val="clear" w:pos="1418"/>
                <w:tab w:val="clear" w:pos="1701"/>
              </w:tabs>
            </w:pPr>
            <w:r w:rsidRPr="00E919F3">
              <w:t>Work item Summary for 5GMS3</w:t>
            </w:r>
          </w:p>
        </w:tc>
        <w:tc>
          <w:tcPr>
            <w:tcW w:w="2407" w:type="dxa"/>
          </w:tcPr>
          <w:p w14:paraId="4C363C2D" w14:textId="77777777" w:rsidR="00E919F3" w:rsidRPr="00E919F3" w:rsidRDefault="00E919F3" w:rsidP="00E919F3">
            <w:pPr>
              <w:tabs>
                <w:tab w:val="clear" w:pos="567"/>
                <w:tab w:val="clear" w:pos="851"/>
                <w:tab w:val="clear" w:pos="1134"/>
                <w:tab w:val="clear" w:pos="1418"/>
                <w:tab w:val="clear" w:pos="1701"/>
              </w:tabs>
            </w:pPr>
            <w:r w:rsidRPr="00E919F3">
              <w:t>Sony (Rapporteur)</w:t>
            </w:r>
          </w:p>
        </w:tc>
        <w:tc>
          <w:tcPr>
            <w:tcW w:w="2275" w:type="dxa"/>
          </w:tcPr>
          <w:p w14:paraId="57AF7532" w14:textId="77777777" w:rsidR="00E919F3" w:rsidRPr="00E919F3" w:rsidRDefault="00E919F3" w:rsidP="00E919F3">
            <w:pPr>
              <w:tabs>
                <w:tab w:val="clear" w:pos="567"/>
                <w:tab w:val="clear" w:pos="851"/>
                <w:tab w:val="clear" w:pos="1134"/>
                <w:tab w:val="clear" w:pos="1418"/>
                <w:tab w:val="clear" w:pos="1701"/>
              </w:tabs>
            </w:pPr>
            <w:r w:rsidRPr="00E919F3">
              <w:t>Endorsed</w:t>
            </w:r>
          </w:p>
        </w:tc>
      </w:tr>
      <w:tr w:rsidR="00E919F3" w:rsidRPr="00E919F3" w14:paraId="06BC05C3" w14:textId="77777777" w:rsidTr="00E919F3">
        <w:tc>
          <w:tcPr>
            <w:tcW w:w="884" w:type="dxa"/>
          </w:tcPr>
          <w:p w14:paraId="23C18BBE" w14:textId="77777777" w:rsidR="00E919F3" w:rsidRPr="00E919F3" w:rsidRDefault="00E919F3" w:rsidP="00E919F3">
            <w:pPr>
              <w:tabs>
                <w:tab w:val="clear" w:pos="567"/>
                <w:tab w:val="clear" w:pos="851"/>
                <w:tab w:val="clear" w:pos="1134"/>
                <w:tab w:val="clear" w:pos="1418"/>
                <w:tab w:val="clear" w:pos="1701"/>
              </w:tabs>
            </w:pPr>
            <w:r w:rsidRPr="00E919F3">
              <w:t>SP-200849</w:t>
            </w:r>
          </w:p>
        </w:tc>
        <w:tc>
          <w:tcPr>
            <w:tcW w:w="1239" w:type="dxa"/>
          </w:tcPr>
          <w:p w14:paraId="531ACE91" w14:textId="77777777" w:rsidR="00E919F3" w:rsidRPr="00E919F3" w:rsidRDefault="00E919F3" w:rsidP="00E919F3">
            <w:pPr>
              <w:tabs>
                <w:tab w:val="clear" w:pos="567"/>
                <w:tab w:val="clear" w:pos="851"/>
                <w:tab w:val="clear" w:pos="1134"/>
                <w:tab w:val="clear" w:pos="1418"/>
                <w:tab w:val="clear" w:pos="1701"/>
              </w:tabs>
            </w:pPr>
            <w:r w:rsidRPr="00E919F3">
              <w:t>WI SUMMARY</w:t>
            </w:r>
          </w:p>
        </w:tc>
        <w:tc>
          <w:tcPr>
            <w:tcW w:w="1406" w:type="dxa"/>
          </w:tcPr>
          <w:p w14:paraId="46736E26" w14:textId="77777777" w:rsidR="00E919F3" w:rsidRPr="00E919F3" w:rsidRDefault="00E919F3" w:rsidP="00E919F3">
            <w:pPr>
              <w:tabs>
                <w:tab w:val="clear" w:pos="567"/>
                <w:tab w:val="clear" w:pos="851"/>
                <w:tab w:val="clear" w:pos="1134"/>
                <w:tab w:val="clear" w:pos="1418"/>
                <w:tab w:val="clear" w:pos="1701"/>
              </w:tabs>
            </w:pPr>
            <w:r w:rsidRPr="00E919F3">
              <w:t>Endorsement</w:t>
            </w:r>
          </w:p>
        </w:tc>
        <w:tc>
          <w:tcPr>
            <w:tcW w:w="2551" w:type="dxa"/>
          </w:tcPr>
          <w:p w14:paraId="55558550" w14:textId="77777777" w:rsidR="00E919F3" w:rsidRPr="00E919F3" w:rsidRDefault="00E919F3" w:rsidP="00E919F3">
            <w:pPr>
              <w:tabs>
                <w:tab w:val="clear" w:pos="567"/>
                <w:tab w:val="clear" w:pos="851"/>
                <w:tab w:val="clear" w:pos="1134"/>
                <w:tab w:val="clear" w:pos="1418"/>
                <w:tab w:val="clear" w:pos="1701"/>
              </w:tabs>
            </w:pPr>
            <w:r w:rsidRPr="00E919F3">
              <w:t>Work item Summary for Enhancement of performance assurance for 5G</w:t>
            </w:r>
          </w:p>
        </w:tc>
        <w:tc>
          <w:tcPr>
            <w:tcW w:w="2407" w:type="dxa"/>
          </w:tcPr>
          <w:p w14:paraId="4CE84247" w14:textId="77777777" w:rsidR="00E919F3" w:rsidRPr="00E919F3" w:rsidRDefault="00E919F3" w:rsidP="00E919F3">
            <w:pPr>
              <w:tabs>
                <w:tab w:val="clear" w:pos="567"/>
                <w:tab w:val="clear" w:pos="851"/>
                <w:tab w:val="clear" w:pos="1134"/>
                <w:tab w:val="clear" w:pos="1418"/>
                <w:tab w:val="clear" w:pos="1701"/>
              </w:tabs>
            </w:pPr>
            <w:r w:rsidRPr="00E919F3">
              <w:t>Intel (Rapporteur)</w:t>
            </w:r>
          </w:p>
        </w:tc>
        <w:tc>
          <w:tcPr>
            <w:tcW w:w="2275" w:type="dxa"/>
          </w:tcPr>
          <w:p w14:paraId="05436D12" w14:textId="77777777" w:rsidR="00E919F3" w:rsidRPr="00E919F3" w:rsidRDefault="00E919F3" w:rsidP="00E919F3">
            <w:pPr>
              <w:tabs>
                <w:tab w:val="clear" w:pos="567"/>
                <w:tab w:val="clear" w:pos="851"/>
                <w:tab w:val="clear" w:pos="1134"/>
                <w:tab w:val="clear" w:pos="1418"/>
                <w:tab w:val="clear" w:pos="1701"/>
              </w:tabs>
            </w:pPr>
            <w:r w:rsidRPr="00E919F3">
              <w:t>Endorsed</w:t>
            </w:r>
          </w:p>
        </w:tc>
      </w:tr>
      <w:tr w:rsidR="00E919F3" w:rsidRPr="00E919F3" w14:paraId="7B31F72E" w14:textId="77777777" w:rsidTr="00E919F3">
        <w:tc>
          <w:tcPr>
            <w:tcW w:w="884" w:type="dxa"/>
          </w:tcPr>
          <w:p w14:paraId="7635C27C" w14:textId="77777777" w:rsidR="00E919F3" w:rsidRPr="00E919F3" w:rsidRDefault="00E919F3" w:rsidP="00E919F3">
            <w:pPr>
              <w:tabs>
                <w:tab w:val="clear" w:pos="567"/>
                <w:tab w:val="clear" w:pos="851"/>
                <w:tab w:val="clear" w:pos="1134"/>
                <w:tab w:val="clear" w:pos="1418"/>
                <w:tab w:val="clear" w:pos="1701"/>
              </w:tabs>
            </w:pPr>
            <w:r w:rsidRPr="00E919F3">
              <w:t>SP-200851</w:t>
            </w:r>
          </w:p>
        </w:tc>
        <w:tc>
          <w:tcPr>
            <w:tcW w:w="1239" w:type="dxa"/>
          </w:tcPr>
          <w:p w14:paraId="0772F52E" w14:textId="77777777" w:rsidR="00E919F3" w:rsidRPr="00E919F3" w:rsidRDefault="00E919F3" w:rsidP="00E919F3">
            <w:pPr>
              <w:tabs>
                <w:tab w:val="clear" w:pos="567"/>
                <w:tab w:val="clear" w:pos="851"/>
                <w:tab w:val="clear" w:pos="1134"/>
                <w:tab w:val="clear" w:pos="1418"/>
                <w:tab w:val="clear" w:pos="1701"/>
              </w:tabs>
            </w:pPr>
            <w:r w:rsidRPr="00E919F3">
              <w:t>WI SUMMARY</w:t>
            </w:r>
          </w:p>
        </w:tc>
        <w:tc>
          <w:tcPr>
            <w:tcW w:w="1406" w:type="dxa"/>
          </w:tcPr>
          <w:p w14:paraId="60348900" w14:textId="77777777" w:rsidR="00E919F3" w:rsidRPr="00E919F3" w:rsidRDefault="00E919F3" w:rsidP="00E919F3">
            <w:pPr>
              <w:tabs>
                <w:tab w:val="clear" w:pos="567"/>
                <w:tab w:val="clear" w:pos="851"/>
                <w:tab w:val="clear" w:pos="1134"/>
                <w:tab w:val="clear" w:pos="1418"/>
                <w:tab w:val="clear" w:pos="1701"/>
              </w:tabs>
            </w:pPr>
            <w:r w:rsidRPr="00E919F3">
              <w:t>Endorsement</w:t>
            </w:r>
          </w:p>
        </w:tc>
        <w:tc>
          <w:tcPr>
            <w:tcW w:w="2551" w:type="dxa"/>
          </w:tcPr>
          <w:p w14:paraId="5A78B40B" w14:textId="77777777" w:rsidR="00E919F3" w:rsidRPr="00E919F3" w:rsidRDefault="00E919F3" w:rsidP="00E919F3">
            <w:pPr>
              <w:tabs>
                <w:tab w:val="clear" w:pos="567"/>
                <w:tab w:val="clear" w:pos="851"/>
                <w:tab w:val="clear" w:pos="1134"/>
                <w:tab w:val="clear" w:pos="1418"/>
                <w:tab w:val="clear" w:pos="1701"/>
              </w:tabs>
            </w:pPr>
            <w:r w:rsidRPr="00E919F3">
              <w:t xml:space="preserve">Work Item Summary for Rel-16 </w:t>
            </w:r>
            <w:proofErr w:type="spellStart"/>
            <w:r w:rsidRPr="00E919F3">
              <w:t>eCAPIF</w:t>
            </w:r>
            <w:proofErr w:type="spellEnd"/>
          </w:p>
        </w:tc>
        <w:tc>
          <w:tcPr>
            <w:tcW w:w="2407" w:type="dxa"/>
          </w:tcPr>
          <w:p w14:paraId="639FEB2D" w14:textId="77777777" w:rsidR="00E919F3" w:rsidRPr="00E919F3" w:rsidRDefault="00E919F3" w:rsidP="00E919F3">
            <w:pPr>
              <w:tabs>
                <w:tab w:val="clear" w:pos="567"/>
                <w:tab w:val="clear" w:pos="851"/>
                <w:tab w:val="clear" w:pos="1134"/>
                <w:tab w:val="clear" w:pos="1418"/>
                <w:tab w:val="clear" w:pos="1701"/>
              </w:tabs>
            </w:pPr>
            <w:r w:rsidRPr="00E919F3">
              <w:t>Samsung</w:t>
            </w:r>
          </w:p>
        </w:tc>
        <w:tc>
          <w:tcPr>
            <w:tcW w:w="2275" w:type="dxa"/>
          </w:tcPr>
          <w:p w14:paraId="090E0DBE" w14:textId="77777777" w:rsidR="00E919F3" w:rsidRPr="00E919F3" w:rsidRDefault="00E919F3" w:rsidP="00E919F3">
            <w:pPr>
              <w:tabs>
                <w:tab w:val="clear" w:pos="567"/>
                <w:tab w:val="clear" w:pos="851"/>
                <w:tab w:val="clear" w:pos="1134"/>
                <w:tab w:val="clear" w:pos="1418"/>
                <w:tab w:val="clear" w:pos="1701"/>
              </w:tabs>
            </w:pPr>
            <w:r w:rsidRPr="00E919F3">
              <w:t>Endorsed</w:t>
            </w:r>
          </w:p>
        </w:tc>
      </w:tr>
      <w:tr w:rsidR="00E919F3" w:rsidRPr="00E919F3" w14:paraId="4C60DA76" w14:textId="77777777" w:rsidTr="00E919F3">
        <w:tc>
          <w:tcPr>
            <w:tcW w:w="884" w:type="dxa"/>
          </w:tcPr>
          <w:p w14:paraId="46E492A7" w14:textId="77777777" w:rsidR="00E919F3" w:rsidRPr="00E919F3" w:rsidRDefault="00E919F3" w:rsidP="00E919F3">
            <w:pPr>
              <w:tabs>
                <w:tab w:val="clear" w:pos="567"/>
                <w:tab w:val="clear" w:pos="851"/>
                <w:tab w:val="clear" w:pos="1134"/>
                <w:tab w:val="clear" w:pos="1418"/>
                <w:tab w:val="clear" w:pos="1701"/>
              </w:tabs>
            </w:pPr>
            <w:r w:rsidRPr="00E919F3">
              <w:t>SP-200852</w:t>
            </w:r>
          </w:p>
        </w:tc>
        <w:tc>
          <w:tcPr>
            <w:tcW w:w="1239" w:type="dxa"/>
          </w:tcPr>
          <w:p w14:paraId="49DADCB8" w14:textId="77777777" w:rsidR="00E919F3" w:rsidRPr="00E919F3" w:rsidRDefault="00E919F3" w:rsidP="00E919F3">
            <w:pPr>
              <w:tabs>
                <w:tab w:val="clear" w:pos="567"/>
                <w:tab w:val="clear" w:pos="851"/>
                <w:tab w:val="clear" w:pos="1134"/>
                <w:tab w:val="clear" w:pos="1418"/>
                <w:tab w:val="clear" w:pos="1701"/>
              </w:tabs>
            </w:pPr>
            <w:r w:rsidRPr="00E919F3">
              <w:t>WI SUMMARY</w:t>
            </w:r>
          </w:p>
        </w:tc>
        <w:tc>
          <w:tcPr>
            <w:tcW w:w="1406" w:type="dxa"/>
          </w:tcPr>
          <w:p w14:paraId="6C5266B1" w14:textId="77777777" w:rsidR="00E919F3" w:rsidRPr="00E919F3" w:rsidRDefault="00E919F3" w:rsidP="00E919F3">
            <w:pPr>
              <w:tabs>
                <w:tab w:val="clear" w:pos="567"/>
                <w:tab w:val="clear" w:pos="851"/>
                <w:tab w:val="clear" w:pos="1134"/>
                <w:tab w:val="clear" w:pos="1418"/>
                <w:tab w:val="clear" w:pos="1701"/>
              </w:tabs>
            </w:pPr>
            <w:r w:rsidRPr="00E919F3">
              <w:t>Endorsement</w:t>
            </w:r>
          </w:p>
        </w:tc>
        <w:tc>
          <w:tcPr>
            <w:tcW w:w="2551" w:type="dxa"/>
          </w:tcPr>
          <w:p w14:paraId="303A8B10" w14:textId="77777777" w:rsidR="00E919F3" w:rsidRPr="00E919F3" w:rsidRDefault="00E919F3" w:rsidP="00E919F3">
            <w:pPr>
              <w:tabs>
                <w:tab w:val="clear" w:pos="567"/>
                <w:tab w:val="clear" w:pos="851"/>
                <w:tab w:val="clear" w:pos="1134"/>
                <w:tab w:val="clear" w:pos="1418"/>
                <w:tab w:val="clear" w:pos="1701"/>
              </w:tabs>
            </w:pPr>
            <w:r w:rsidRPr="00E919F3">
              <w:t>Work Item Summary for Rel-16 SEAL</w:t>
            </w:r>
          </w:p>
        </w:tc>
        <w:tc>
          <w:tcPr>
            <w:tcW w:w="2407" w:type="dxa"/>
          </w:tcPr>
          <w:p w14:paraId="50F5BAE8" w14:textId="77777777" w:rsidR="00E919F3" w:rsidRPr="00E919F3" w:rsidRDefault="00E919F3" w:rsidP="00E919F3">
            <w:pPr>
              <w:tabs>
                <w:tab w:val="clear" w:pos="567"/>
                <w:tab w:val="clear" w:pos="851"/>
                <w:tab w:val="clear" w:pos="1134"/>
                <w:tab w:val="clear" w:pos="1418"/>
                <w:tab w:val="clear" w:pos="1701"/>
              </w:tabs>
            </w:pPr>
            <w:r w:rsidRPr="00E919F3">
              <w:t>Samsung</w:t>
            </w:r>
          </w:p>
        </w:tc>
        <w:tc>
          <w:tcPr>
            <w:tcW w:w="2275" w:type="dxa"/>
          </w:tcPr>
          <w:p w14:paraId="7E1024CD" w14:textId="77777777" w:rsidR="00E919F3" w:rsidRPr="00E919F3" w:rsidRDefault="00E919F3" w:rsidP="00E919F3">
            <w:pPr>
              <w:tabs>
                <w:tab w:val="clear" w:pos="567"/>
                <w:tab w:val="clear" w:pos="851"/>
                <w:tab w:val="clear" w:pos="1134"/>
                <w:tab w:val="clear" w:pos="1418"/>
                <w:tab w:val="clear" w:pos="1701"/>
              </w:tabs>
            </w:pPr>
            <w:r w:rsidRPr="00E919F3">
              <w:t>Endorsed</w:t>
            </w:r>
          </w:p>
        </w:tc>
      </w:tr>
      <w:tr w:rsidR="00E919F3" w:rsidRPr="00E919F3" w14:paraId="76E3649A" w14:textId="77777777" w:rsidTr="00E919F3">
        <w:tc>
          <w:tcPr>
            <w:tcW w:w="884" w:type="dxa"/>
          </w:tcPr>
          <w:p w14:paraId="3AA9C2CD" w14:textId="77777777" w:rsidR="00E919F3" w:rsidRPr="00E919F3" w:rsidRDefault="00E919F3" w:rsidP="00E919F3">
            <w:pPr>
              <w:tabs>
                <w:tab w:val="clear" w:pos="567"/>
                <w:tab w:val="clear" w:pos="851"/>
                <w:tab w:val="clear" w:pos="1134"/>
                <w:tab w:val="clear" w:pos="1418"/>
                <w:tab w:val="clear" w:pos="1701"/>
              </w:tabs>
            </w:pPr>
            <w:r w:rsidRPr="00E919F3">
              <w:t>SP-200853</w:t>
            </w:r>
          </w:p>
        </w:tc>
        <w:tc>
          <w:tcPr>
            <w:tcW w:w="1239" w:type="dxa"/>
          </w:tcPr>
          <w:p w14:paraId="1DA2F576" w14:textId="77777777" w:rsidR="00E919F3" w:rsidRPr="00E919F3" w:rsidRDefault="00E919F3" w:rsidP="00E919F3">
            <w:pPr>
              <w:tabs>
                <w:tab w:val="clear" w:pos="567"/>
                <w:tab w:val="clear" w:pos="851"/>
                <w:tab w:val="clear" w:pos="1134"/>
                <w:tab w:val="clear" w:pos="1418"/>
                <w:tab w:val="clear" w:pos="1701"/>
              </w:tabs>
            </w:pPr>
            <w:r w:rsidRPr="00E919F3">
              <w:t>SID NEW</w:t>
            </w:r>
          </w:p>
        </w:tc>
        <w:tc>
          <w:tcPr>
            <w:tcW w:w="1406" w:type="dxa"/>
          </w:tcPr>
          <w:p w14:paraId="0FAF722F"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8BC1F08" w14:textId="77777777" w:rsidR="00E919F3" w:rsidRPr="00E919F3" w:rsidRDefault="00E919F3" w:rsidP="00E919F3">
            <w:pPr>
              <w:tabs>
                <w:tab w:val="clear" w:pos="567"/>
                <w:tab w:val="clear" w:pos="851"/>
                <w:tab w:val="clear" w:pos="1134"/>
                <w:tab w:val="clear" w:pos="1418"/>
                <w:tab w:val="clear" w:pos="1701"/>
              </w:tabs>
            </w:pPr>
            <w:r w:rsidRPr="00E919F3">
              <w:t>New SID on the access control for management service.</w:t>
            </w:r>
          </w:p>
        </w:tc>
        <w:tc>
          <w:tcPr>
            <w:tcW w:w="2407" w:type="dxa"/>
          </w:tcPr>
          <w:p w14:paraId="43FF6B52"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38C4F478" w14:textId="77777777" w:rsidR="00E919F3" w:rsidRPr="00E919F3" w:rsidRDefault="00E919F3" w:rsidP="00E919F3">
            <w:pPr>
              <w:tabs>
                <w:tab w:val="clear" w:pos="567"/>
                <w:tab w:val="clear" w:pos="851"/>
                <w:tab w:val="clear" w:pos="1134"/>
                <w:tab w:val="clear" w:pos="1418"/>
                <w:tab w:val="clear" w:pos="1701"/>
              </w:tabs>
            </w:pPr>
            <w:r w:rsidRPr="00E919F3">
              <w:t>Approved</w:t>
            </w:r>
          </w:p>
        </w:tc>
      </w:tr>
      <w:tr w:rsidR="00E919F3" w:rsidRPr="00E919F3" w14:paraId="488C9BE3" w14:textId="77777777" w:rsidTr="00E919F3">
        <w:tc>
          <w:tcPr>
            <w:tcW w:w="884" w:type="dxa"/>
          </w:tcPr>
          <w:p w14:paraId="0C974CF4" w14:textId="77777777" w:rsidR="00E919F3" w:rsidRPr="00E919F3" w:rsidRDefault="00E919F3" w:rsidP="00E919F3">
            <w:pPr>
              <w:tabs>
                <w:tab w:val="clear" w:pos="567"/>
                <w:tab w:val="clear" w:pos="851"/>
                <w:tab w:val="clear" w:pos="1134"/>
                <w:tab w:val="clear" w:pos="1418"/>
                <w:tab w:val="clear" w:pos="1701"/>
              </w:tabs>
            </w:pPr>
            <w:r w:rsidRPr="00E919F3">
              <w:t>SP-200854</w:t>
            </w:r>
          </w:p>
        </w:tc>
        <w:tc>
          <w:tcPr>
            <w:tcW w:w="1239" w:type="dxa"/>
          </w:tcPr>
          <w:p w14:paraId="236FDA6D" w14:textId="77777777" w:rsidR="00E919F3" w:rsidRPr="00E919F3" w:rsidRDefault="00E919F3" w:rsidP="00E919F3">
            <w:pPr>
              <w:tabs>
                <w:tab w:val="clear" w:pos="567"/>
                <w:tab w:val="clear" w:pos="851"/>
                <w:tab w:val="clear" w:pos="1134"/>
                <w:tab w:val="clear" w:pos="1418"/>
                <w:tab w:val="clear" w:pos="1701"/>
              </w:tabs>
            </w:pPr>
            <w:r w:rsidRPr="00E919F3">
              <w:t>WID NEW</w:t>
            </w:r>
          </w:p>
        </w:tc>
        <w:tc>
          <w:tcPr>
            <w:tcW w:w="1406" w:type="dxa"/>
          </w:tcPr>
          <w:p w14:paraId="151B3A67" w14:textId="77777777" w:rsidR="00E919F3" w:rsidRPr="00E919F3" w:rsidRDefault="00E919F3" w:rsidP="00E919F3">
            <w:pPr>
              <w:tabs>
                <w:tab w:val="clear" w:pos="567"/>
                <w:tab w:val="clear" w:pos="851"/>
                <w:tab w:val="clear" w:pos="1134"/>
                <w:tab w:val="clear" w:pos="1418"/>
                <w:tab w:val="clear" w:pos="1701"/>
              </w:tabs>
            </w:pPr>
            <w:r w:rsidRPr="00E919F3">
              <w:t>Approval</w:t>
            </w:r>
          </w:p>
        </w:tc>
        <w:tc>
          <w:tcPr>
            <w:tcW w:w="2551" w:type="dxa"/>
          </w:tcPr>
          <w:p w14:paraId="509C3ABD" w14:textId="77777777" w:rsidR="00E919F3" w:rsidRPr="00E919F3" w:rsidRDefault="00E919F3" w:rsidP="00E919F3">
            <w:pPr>
              <w:tabs>
                <w:tab w:val="clear" w:pos="567"/>
                <w:tab w:val="clear" w:pos="851"/>
                <w:tab w:val="clear" w:pos="1134"/>
                <w:tab w:val="clear" w:pos="1418"/>
                <w:tab w:val="clear" w:pos="1701"/>
              </w:tabs>
            </w:pPr>
            <w:r w:rsidRPr="00E919F3">
              <w:t>New WID on N40 Interface Enhancements to Support GERAN and UTRAN.</w:t>
            </w:r>
          </w:p>
        </w:tc>
        <w:tc>
          <w:tcPr>
            <w:tcW w:w="2407" w:type="dxa"/>
          </w:tcPr>
          <w:p w14:paraId="14863CC7" w14:textId="77777777" w:rsidR="00E919F3" w:rsidRPr="00E919F3" w:rsidRDefault="00E919F3" w:rsidP="00E919F3">
            <w:pPr>
              <w:tabs>
                <w:tab w:val="clear" w:pos="567"/>
                <w:tab w:val="clear" w:pos="851"/>
                <w:tab w:val="clear" w:pos="1134"/>
                <w:tab w:val="clear" w:pos="1418"/>
                <w:tab w:val="clear" w:pos="1701"/>
              </w:tabs>
            </w:pPr>
            <w:r w:rsidRPr="00E919F3">
              <w:t>SA WG5</w:t>
            </w:r>
          </w:p>
        </w:tc>
        <w:tc>
          <w:tcPr>
            <w:tcW w:w="2275" w:type="dxa"/>
          </w:tcPr>
          <w:p w14:paraId="7CD66925" w14:textId="77777777" w:rsidR="00E919F3" w:rsidRPr="00E919F3" w:rsidRDefault="00E919F3" w:rsidP="00E919F3">
            <w:pPr>
              <w:tabs>
                <w:tab w:val="clear" w:pos="567"/>
                <w:tab w:val="clear" w:pos="851"/>
                <w:tab w:val="clear" w:pos="1134"/>
                <w:tab w:val="clear" w:pos="1418"/>
                <w:tab w:val="clear" w:pos="1701"/>
              </w:tabs>
            </w:pPr>
            <w:r w:rsidRPr="00E919F3">
              <w:t>Approved</w:t>
            </w:r>
          </w:p>
        </w:tc>
      </w:tr>
    </w:tbl>
    <w:p w14:paraId="4776C89B" w14:textId="4819ACAC" w:rsidR="004844AC" w:rsidRDefault="004844AC" w:rsidP="004844AC">
      <w:pPr>
        <w:pStyle w:val="Heading1"/>
      </w:pPr>
      <w:r>
        <w:t xml:space="preserve">Close of </w:t>
      </w:r>
      <w:r w:rsidR="00FF028E">
        <w:t>CC</w:t>
      </w:r>
    </w:p>
    <w:p w14:paraId="306AC03B" w14:textId="17EFE534" w:rsidR="00FF028E" w:rsidRPr="00FF028E" w:rsidRDefault="00FF028E" w:rsidP="00FF028E">
      <w:pPr>
        <w:rPr>
          <w:lang w:eastAsia="en-US"/>
        </w:rPr>
      </w:pPr>
      <w:r>
        <w:rPr>
          <w:lang w:eastAsia="en-US"/>
        </w:rPr>
        <w:t>The TSG SA Chairman closed this CC at 1</w:t>
      </w:r>
      <w:r w:rsidR="00FA488B">
        <w:rPr>
          <w:lang w:eastAsia="en-US"/>
        </w:rPr>
        <w:t>4</w:t>
      </w:r>
      <w:r>
        <w:rPr>
          <w:lang w:eastAsia="en-US"/>
        </w:rPr>
        <w:t>.</w:t>
      </w:r>
      <w:r w:rsidR="00FA488B">
        <w:rPr>
          <w:lang w:eastAsia="en-US"/>
        </w:rPr>
        <w:t>55</w:t>
      </w:r>
      <w:r>
        <w:rPr>
          <w:lang w:eastAsia="en-US"/>
        </w:rPr>
        <w:t xml:space="preserve"> UTC.</w:t>
      </w:r>
    </w:p>
    <w:p w14:paraId="270E66AD" w14:textId="32FAB149" w:rsidR="0045300A" w:rsidRPr="004844AC" w:rsidRDefault="0045300A" w:rsidP="004844AC"/>
    <w:sectPr w:rsidR="0045300A" w:rsidRPr="004844AC" w:rsidSect="00F43A67">
      <w:pgSz w:w="11906" w:h="16838"/>
      <w:pgMar w:top="567" w:right="567" w:bottom="567" w:left="567"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4704FC8C"/>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1F4E5DD0"/>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189A428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F0F6BA1A"/>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2E02310"/>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3143EF2"/>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6862D4CE"/>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C0562D68"/>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A0FECD1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7AAC869E"/>
    <w:lvl w:ilvl="0">
      <w:start w:val="1"/>
      <w:numFmt w:val="bullet"/>
      <w:lvlText w:val=""/>
      <w:lvlJc w:val="left"/>
      <w:pPr>
        <w:tabs>
          <w:tab w:val="num" w:pos="360"/>
        </w:tabs>
        <w:ind w:left="360" w:hanging="360"/>
      </w:pPr>
      <w:rPr>
        <w:rFonts w:ascii="Symbol" w:hAnsi="Symbol" w:hint="default"/>
      </w:rPr>
    </w:lvl>
  </w:abstractNum>
  <w:num w:numId="1">
    <w:abstractNumId w:val="9"/>
  </w:num>
  <w:num w:numId="2">
    <w:abstractNumId w:val="7"/>
  </w:num>
  <w:num w:numId="3">
    <w:abstractNumId w:val="6"/>
  </w:num>
  <w:num w:numId="4">
    <w:abstractNumId w:val="5"/>
  </w:num>
  <w:num w:numId="5">
    <w:abstractNumId w:val="4"/>
  </w:num>
  <w:num w:numId="6">
    <w:abstractNumId w:val="8"/>
  </w:num>
  <w:num w:numId="7">
    <w:abstractNumId w:val="3"/>
  </w:num>
  <w:num w:numId="8">
    <w:abstractNumId w:val="2"/>
  </w:num>
  <w:num w:numId="9">
    <w:abstractNumId w:val="1"/>
  </w:num>
  <w:num w:numId="10">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view w:val="normal"/>
  <w:zoom w:percent="110"/>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844AC"/>
    <w:rsid w:val="00001492"/>
    <w:rsid w:val="000149D6"/>
    <w:rsid w:val="00015D16"/>
    <w:rsid w:val="00040616"/>
    <w:rsid w:val="0004635E"/>
    <w:rsid w:val="0009087A"/>
    <w:rsid w:val="000B48ED"/>
    <w:rsid w:val="000C0F3F"/>
    <w:rsid w:val="000D593A"/>
    <w:rsid w:val="000E531B"/>
    <w:rsid w:val="000E69A8"/>
    <w:rsid w:val="000F3DA2"/>
    <w:rsid w:val="000F72A0"/>
    <w:rsid w:val="00112E99"/>
    <w:rsid w:val="001305D2"/>
    <w:rsid w:val="001472BB"/>
    <w:rsid w:val="00154976"/>
    <w:rsid w:val="00193AA6"/>
    <w:rsid w:val="001D46DB"/>
    <w:rsid w:val="001E411C"/>
    <w:rsid w:val="001F7D51"/>
    <w:rsid w:val="0021794E"/>
    <w:rsid w:val="0021798A"/>
    <w:rsid w:val="002273F1"/>
    <w:rsid w:val="00231B8C"/>
    <w:rsid w:val="00234C2E"/>
    <w:rsid w:val="00235A63"/>
    <w:rsid w:val="002717B4"/>
    <w:rsid w:val="00280F27"/>
    <w:rsid w:val="00285723"/>
    <w:rsid w:val="00294A4A"/>
    <w:rsid w:val="002B5393"/>
    <w:rsid w:val="002D0073"/>
    <w:rsid w:val="002E3E99"/>
    <w:rsid w:val="002E442D"/>
    <w:rsid w:val="00303A8A"/>
    <w:rsid w:val="003135D5"/>
    <w:rsid w:val="00323DEC"/>
    <w:rsid w:val="0037788D"/>
    <w:rsid w:val="00380505"/>
    <w:rsid w:val="00381B8D"/>
    <w:rsid w:val="003A3807"/>
    <w:rsid w:val="003B21F6"/>
    <w:rsid w:val="003C4D50"/>
    <w:rsid w:val="003D4A97"/>
    <w:rsid w:val="003D7DE6"/>
    <w:rsid w:val="003E6EF8"/>
    <w:rsid w:val="004046DB"/>
    <w:rsid w:val="00404EB2"/>
    <w:rsid w:val="00407DC7"/>
    <w:rsid w:val="00415986"/>
    <w:rsid w:val="0042471D"/>
    <w:rsid w:val="00431C9C"/>
    <w:rsid w:val="0043254A"/>
    <w:rsid w:val="0045300A"/>
    <w:rsid w:val="004532C8"/>
    <w:rsid w:val="004822A2"/>
    <w:rsid w:val="004844AC"/>
    <w:rsid w:val="004A29C2"/>
    <w:rsid w:val="004A5F2E"/>
    <w:rsid w:val="004B6FF8"/>
    <w:rsid w:val="004C64B0"/>
    <w:rsid w:val="004F1EC5"/>
    <w:rsid w:val="00553450"/>
    <w:rsid w:val="00556F9B"/>
    <w:rsid w:val="00586482"/>
    <w:rsid w:val="005C0C1C"/>
    <w:rsid w:val="005E6762"/>
    <w:rsid w:val="005F5EDB"/>
    <w:rsid w:val="006011FA"/>
    <w:rsid w:val="006030D6"/>
    <w:rsid w:val="00603F0C"/>
    <w:rsid w:val="00615DFC"/>
    <w:rsid w:val="006177D5"/>
    <w:rsid w:val="006334A9"/>
    <w:rsid w:val="00637F13"/>
    <w:rsid w:val="006419A1"/>
    <w:rsid w:val="0064281B"/>
    <w:rsid w:val="00657813"/>
    <w:rsid w:val="006665F8"/>
    <w:rsid w:val="00682336"/>
    <w:rsid w:val="006830DF"/>
    <w:rsid w:val="00686C14"/>
    <w:rsid w:val="00691673"/>
    <w:rsid w:val="00692737"/>
    <w:rsid w:val="006D4ADF"/>
    <w:rsid w:val="006E0D3B"/>
    <w:rsid w:val="006E3D02"/>
    <w:rsid w:val="006E4321"/>
    <w:rsid w:val="00702D12"/>
    <w:rsid w:val="0070513E"/>
    <w:rsid w:val="00757496"/>
    <w:rsid w:val="00790DAD"/>
    <w:rsid w:val="00790E48"/>
    <w:rsid w:val="00794BC4"/>
    <w:rsid w:val="007A76FB"/>
    <w:rsid w:val="007B3434"/>
    <w:rsid w:val="007C0907"/>
    <w:rsid w:val="007C786F"/>
    <w:rsid w:val="007F0C8C"/>
    <w:rsid w:val="007F1C21"/>
    <w:rsid w:val="007F652B"/>
    <w:rsid w:val="00820F19"/>
    <w:rsid w:val="0082616E"/>
    <w:rsid w:val="00830059"/>
    <w:rsid w:val="00841FBE"/>
    <w:rsid w:val="0085417C"/>
    <w:rsid w:val="00855450"/>
    <w:rsid w:val="00857095"/>
    <w:rsid w:val="008667F5"/>
    <w:rsid w:val="008700BA"/>
    <w:rsid w:val="008923E1"/>
    <w:rsid w:val="008A7094"/>
    <w:rsid w:val="008B2B74"/>
    <w:rsid w:val="008C486B"/>
    <w:rsid w:val="008D5BF7"/>
    <w:rsid w:val="008E0748"/>
    <w:rsid w:val="008E69CF"/>
    <w:rsid w:val="0090040E"/>
    <w:rsid w:val="009104D0"/>
    <w:rsid w:val="00944F74"/>
    <w:rsid w:val="00947E18"/>
    <w:rsid w:val="009566A2"/>
    <w:rsid w:val="00957463"/>
    <w:rsid w:val="00976926"/>
    <w:rsid w:val="0099226D"/>
    <w:rsid w:val="00994BFA"/>
    <w:rsid w:val="00997672"/>
    <w:rsid w:val="009A13B0"/>
    <w:rsid w:val="009A57E7"/>
    <w:rsid w:val="009A79C2"/>
    <w:rsid w:val="009C74E8"/>
    <w:rsid w:val="009E4831"/>
    <w:rsid w:val="009E65A4"/>
    <w:rsid w:val="009F1217"/>
    <w:rsid w:val="009F5192"/>
    <w:rsid w:val="00A07D21"/>
    <w:rsid w:val="00A179FA"/>
    <w:rsid w:val="00A421BD"/>
    <w:rsid w:val="00A51F17"/>
    <w:rsid w:val="00A851F7"/>
    <w:rsid w:val="00A973D4"/>
    <w:rsid w:val="00AA02CA"/>
    <w:rsid w:val="00AC76BD"/>
    <w:rsid w:val="00AE5948"/>
    <w:rsid w:val="00AE623E"/>
    <w:rsid w:val="00AF5E48"/>
    <w:rsid w:val="00AF67E5"/>
    <w:rsid w:val="00B0730E"/>
    <w:rsid w:val="00B11BFA"/>
    <w:rsid w:val="00B21936"/>
    <w:rsid w:val="00B46A70"/>
    <w:rsid w:val="00B7347E"/>
    <w:rsid w:val="00BA59E2"/>
    <w:rsid w:val="00BC2149"/>
    <w:rsid w:val="00BE2363"/>
    <w:rsid w:val="00C3032E"/>
    <w:rsid w:val="00C3605F"/>
    <w:rsid w:val="00C51DC5"/>
    <w:rsid w:val="00C56B52"/>
    <w:rsid w:val="00C677A0"/>
    <w:rsid w:val="00C80E78"/>
    <w:rsid w:val="00C85353"/>
    <w:rsid w:val="00C85B2A"/>
    <w:rsid w:val="00C87011"/>
    <w:rsid w:val="00CA7553"/>
    <w:rsid w:val="00CB4627"/>
    <w:rsid w:val="00CB5A2B"/>
    <w:rsid w:val="00CD56D0"/>
    <w:rsid w:val="00CF5EBA"/>
    <w:rsid w:val="00D0348F"/>
    <w:rsid w:val="00D14F1E"/>
    <w:rsid w:val="00D17612"/>
    <w:rsid w:val="00D17929"/>
    <w:rsid w:val="00D20E56"/>
    <w:rsid w:val="00D24CEC"/>
    <w:rsid w:val="00D415F2"/>
    <w:rsid w:val="00D44E50"/>
    <w:rsid w:val="00D54D41"/>
    <w:rsid w:val="00D61690"/>
    <w:rsid w:val="00D77357"/>
    <w:rsid w:val="00D939C7"/>
    <w:rsid w:val="00DA099C"/>
    <w:rsid w:val="00DC1FEF"/>
    <w:rsid w:val="00DD4E2B"/>
    <w:rsid w:val="00DE6833"/>
    <w:rsid w:val="00E104F3"/>
    <w:rsid w:val="00E11277"/>
    <w:rsid w:val="00E15131"/>
    <w:rsid w:val="00E317B5"/>
    <w:rsid w:val="00E34945"/>
    <w:rsid w:val="00E405F4"/>
    <w:rsid w:val="00E44AA6"/>
    <w:rsid w:val="00E4682C"/>
    <w:rsid w:val="00E55D7C"/>
    <w:rsid w:val="00E6602E"/>
    <w:rsid w:val="00E84906"/>
    <w:rsid w:val="00E90E09"/>
    <w:rsid w:val="00E919F3"/>
    <w:rsid w:val="00E91D4D"/>
    <w:rsid w:val="00EB4D68"/>
    <w:rsid w:val="00EC7C77"/>
    <w:rsid w:val="00ED0301"/>
    <w:rsid w:val="00EF7857"/>
    <w:rsid w:val="00F204DF"/>
    <w:rsid w:val="00F33AB9"/>
    <w:rsid w:val="00F421ED"/>
    <w:rsid w:val="00F43A67"/>
    <w:rsid w:val="00F50CC5"/>
    <w:rsid w:val="00F57C08"/>
    <w:rsid w:val="00FA488B"/>
    <w:rsid w:val="00FC348C"/>
    <w:rsid w:val="00FF028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822A079"/>
  <w15:chartTrackingRefBased/>
  <w15:docId w15:val="{B33C840E-5FB8-4DD6-8F49-075893B5B20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4844AC"/>
    <w:pPr>
      <w:tabs>
        <w:tab w:val="left" w:pos="567"/>
        <w:tab w:val="left" w:pos="851"/>
        <w:tab w:val="left" w:pos="1134"/>
        <w:tab w:val="left" w:pos="1418"/>
        <w:tab w:val="left" w:pos="1701"/>
      </w:tabs>
      <w:spacing w:after="120"/>
    </w:pPr>
    <w:rPr>
      <w:rFonts w:ascii="Arial" w:eastAsia="MS Mincho" w:hAnsi="Arial"/>
      <w:lang w:val="en-GB" w:eastAsia="ja-JP"/>
    </w:rPr>
  </w:style>
  <w:style w:type="paragraph" w:styleId="Heading1">
    <w:name w:val="heading 1"/>
    <w:basedOn w:val="Normal"/>
    <w:next w:val="Normal"/>
    <w:link w:val="Heading1Char"/>
    <w:qFormat/>
    <w:rsid w:val="004844AC"/>
    <w:pPr>
      <w:keepNext/>
      <w:keepLines/>
      <w:pBdr>
        <w:top w:val="single" w:sz="12" w:space="1" w:color="auto"/>
      </w:pBdr>
      <w:tabs>
        <w:tab w:val="clear" w:pos="567"/>
        <w:tab w:val="clear" w:pos="851"/>
        <w:tab w:val="clear" w:pos="1134"/>
        <w:tab w:val="clear" w:pos="1418"/>
        <w:tab w:val="clear" w:pos="1701"/>
      </w:tabs>
      <w:overflowPunct w:val="0"/>
      <w:autoSpaceDE w:val="0"/>
      <w:autoSpaceDN w:val="0"/>
      <w:adjustRightInd w:val="0"/>
      <w:spacing w:after="240"/>
      <w:ind w:left="709" w:hanging="709"/>
      <w:textAlignment w:val="baseline"/>
      <w:outlineLvl w:val="0"/>
    </w:pPr>
    <w:rPr>
      <w:rFonts w:eastAsia="Times New Roman"/>
      <w:b/>
      <w:lang w:eastAsia="en-US"/>
    </w:rPr>
  </w:style>
  <w:style w:type="paragraph" w:styleId="Heading2">
    <w:name w:val="heading 2"/>
    <w:basedOn w:val="Heading1"/>
    <w:next w:val="Normal"/>
    <w:link w:val="Heading2Char"/>
    <w:qFormat/>
    <w:rsid w:val="004844AC"/>
    <w:pPr>
      <w:ind w:left="851" w:hanging="851"/>
      <w:outlineLvl w:val="1"/>
    </w:pPr>
  </w:style>
  <w:style w:type="paragraph" w:styleId="Heading3">
    <w:name w:val="heading 3"/>
    <w:basedOn w:val="Heading2"/>
    <w:next w:val="Normal"/>
    <w:link w:val="Heading3Char"/>
    <w:qFormat/>
    <w:rsid w:val="004844AC"/>
    <w:pPr>
      <w:ind w:left="1134" w:hanging="1134"/>
      <w:outlineLvl w:val="2"/>
    </w:pPr>
  </w:style>
  <w:style w:type="paragraph" w:styleId="Heading4">
    <w:name w:val="heading 4"/>
    <w:basedOn w:val="Heading2"/>
    <w:next w:val="Normal"/>
    <w:link w:val="Heading4Char"/>
    <w:qFormat/>
    <w:rsid w:val="004844AC"/>
    <w:pPr>
      <w:ind w:left="1418" w:hanging="1418"/>
      <w:outlineLvl w:val="3"/>
    </w:pPr>
  </w:style>
  <w:style w:type="paragraph" w:styleId="Heading5">
    <w:name w:val="heading 5"/>
    <w:basedOn w:val="Heading2"/>
    <w:next w:val="Normal"/>
    <w:link w:val="Heading5Char"/>
    <w:qFormat/>
    <w:rsid w:val="004844AC"/>
    <w:pPr>
      <w:ind w:left="1701" w:hanging="1701"/>
      <w:outlineLvl w:val="4"/>
    </w:pPr>
  </w:style>
  <w:style w:type="paragraph" w:styleId="Heading8">
    <w:name w:val="heading 8"/>
    <w:basedOn w:val="Heading1"/>
    <w:next w:val="Normal"/>
    <w:link w:val="Heading8Char"/>
    <w:qFormat/>
    <w:rsid w:val="004844AC"/>
    <w:pPr>
      <w:ind w:left="2977" w:hanging="2977"/>
      <w:outlineLvl w:val="7"/>
    </w:pPr>
  </w:style>
  <w:style w:type="paragraph" w:styleId="Heading9">
    <w:name w:val="heading 9"/>
    <w:basedOn w:val="Heading1"/>
    <w:next w:val="Normal"/>
    <w:link w:val="Heading9Char"/>
    <w:qFormat/>
    <w:rsid w:val="004844AC"/>
    <w:pPr>
      <w:ind w:left="1418" w:hanging="1418"/>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4844AC"/>
    <w:rPr>
      <w:rFonts w:ascii="Arial" w:hAnsi="Arial"/>
      <w:b/>
      <w:lang w:val="en-GB"/>
    </w:rPr>
  </w:style>
  <w:style w:type="character" w:customStyle="1" w:styleId="Heading2Char">
    <w:name w:val="Heading 2 Char"/>
    <w:basedOn w:val="DefaultParagraphFont"/>
    <w:link w:val="Heading2"/>
    <w:rsid w:val="004844AC"/>
    <w:rPr>
      <w:rFonts w:ascii="Arial" w:hAnsi="Arial"/>
      <w:b/>
      <w:lang w:val="en-GB"/>
    </w:rPr>
  </w:style>
  <w:style w:type="character" w:customStyle="1" w:styleId="Heading3Char">
    <w:name w:val="Heading 3 Char"/>
    <w:basedOn w:val="DefaultParagraphFont"/>
    <w:link w:val="Heading3"/>
    <w:rsid w:val="004844AC"/>
    <w:rPr>
      <w:rFonts w:ascii="Arial" w:hAnsi="Arial"/>
      <w:b/>
      <w:lang w:val="en-GB"/>
    </w:rPr>
  </w:style>
  <w:style w:type="character" w:customStyle="1" w:styleId="Heading4Char">
    <w:name w:val="Heading 4 Char"/>
    <w:basedOn w:val="DefaultParagraphFont"/>
    <w:link w:val="Heading4"/>
    <w:rsid w:val="004844AC"/>
    <w:rPr>
      <w:rFonts w:ascii="Arial" w:hAnsi="Arial"/>
      <w:b/>
      <w:lang w:val="en-GB"/>
    </w:rPr>
  </w:style>
  <w:style w:type="character" w:customStyle="1" w:styleId="Heading5Char">
    <w:name w:val="Heading 5 Char"/>
    <w:basedOn w:val="DefaultParagraphFont"/>
    <w:link w:val="Heading5"/>
    <w:rsid w:val="004844AC"/>
    <w:rPr>
      <w:rFonts w:ascii="Arial" w:hAnsi="Arial"/>
      <w:b/>
      <w:lang w:val="en-GB"/>
    </w:rPr>
  </w:style>
  <w:style w:type="character" w:customStyle="1" w:styleId="Heading8Char">
    <w:name w:val="Heading 8 Char"/>
    <w:basedOn w:val="DefaultParagraphFont"/>
    <w:link w:val="Heading8"/>
    <w:rsid w:val="004844AC"/>
    <w:rPr>
      <w:rFonts w:ascii="Arial" w:hAnsi="Arial"/>
      <w:b/>
      <w:lang w:val="en-GB"/>
    </w:rPr>
  </w:style>
  <w:style w:type="character" w:customStyle="1" w:styleId="Heading9Char">
    <w:name w:val="Heading 9 Char"/>
    <w:basedOn w:val="DefaultParagraphFont"/>
    <w:link w:val="Heading9"/>
    <w:rsid w:val="004844AC"/>
    <w:rPr>
      <w:rFonts w:ascii="Arial" w:hAnsi="Arial"/>
      <w:b/>
      <w:lang w:val="en-GB"/>
    </w:rPr>
  </w:style>
  <w:style w:type="paragraph" w:customStyle="1" w:styleId="B1">
    <w:name w:val="B1"/>
    <w:basedOn w:val="Normal"/>
    <w:rsid w:val="004844AC"/>
    <w:pPr>
      <w:tabs>
        <w:tab w:val="clear" w:pos="567"/>
        <w:tab w:val="clear" w:pos="851"/>
        <w:tab w:val="clear" w:pos="1134"/>
        <w:tab w:val="clear" w:pos="1418"/>
        <w:tab w:val="clear" w:pos="1701"/>
      </w:tabs>
      <w:overflowPunct w:val="0"/>
      <w:autoSpaceDE w:val="0"/>
      <w:autoSpaceDN w:val="0"/>
      <w:adjustRightInd w:val="0"/>
      <w:spacing w:after="0"/>
      <w:ind w:left="567" w:hanging="567"/>
      <w:textAlignment w:val="baseline"/>
    </w:pPr>
    <w:rPr>
      <w:rFonts w:eastAsia="Times New Roman"/>
      <w:lang w:eastAsia="en-US"/>
    </w:rPr>
  </w:style>
  <w:style w:type="paragraph" w:customStyle="1" w:styleId="B2">
    <w:name w:val="B2"/>
    <w:basedOn w:val="B1"/>
    <w:rsid w:val="004844AC"/>
    <w:pPr>
      <w:ind w:left="1134"/>
    </w:pPr>
  </w:style>
  <w:style w:type="paragraph" w:customStyle="1" w:styleId="B3">
    <w:name w:val="B3"/>
    <w:basedOn w:val="B1"/>
    <w:rsid w:val="004844AC"/>
    <w:pPr>
      <w:ind w:left="1701"/>
    </w:pPr>
  </w:style>
  <w:style w:type="paragraph" w:customStyle="1" w:styleId="B4">
    <w:name w:val="B4"/>
    <w:basedOn w:val="B1"/>
    <w:rsid w:val="004844AC"/>
    <w:pPr>
      <w:ind w:left="2268"/>
    </w:pPr>
  </w:style>
  <w:style w:type="paragraph" w:customStyle="1" w:styleId="B5">
    <w:name w:val="B5"/>
    <w:basedOn w:val="B1"/>
    <w:rsid w:val="004844AC"/>
    <w:pPr>
      <w:ind w:left="2835"/>
    </w:pPr>
  </w:style>
  <w:style w:type="paragraph" w:customStyle="1" w:styleId="EQ">
    <w:name w:val="EQ"/>
    <w:basedOn w:val="Normal"/>
    <w:next w:val="Normal"/>
    <w:rsid w:val="004844AC"/>
    <w:pPr>
      <w:keepLines/>
      <w:tabs>
        <w:tab w:val="right" w:pos="9356"/>
      </w:tabs>
      <w:overflowPunct w:val="0"/>
      <w:autoSpaceDE w:val="0"/>
      <w:autoSpaceDN w:val="0"/>
      <w:adjustRightInd w:val="0"/>
      <w:spacing w:after="240"/>
      <w:textAlignment w:val="baseline"/>
    </w:pPr>
    <w:rPr>
      <w:rFonts w:eastAsia="Times New Roman"/>
      <w:noProof/>
      <w:lang w:eastAsia="en-US"/>
    </w:rPr>
  </w:style>
  <w:style w:type="paragraph" w:customStyle="1" w:styleId="EX">
    <w:name w:val="EX"/>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2268" w:hanging="2268"/>
      <w:textAlignment w:val="baseline"/>
    </w:pPr>
    <w:rPr>
      <w:rFonts w:eastAsia="Times New Roman"/>
      <w:lang w:eastAsia="en-US"/>
    </w:rPr>
  </w:style>
  <w:style w:type="paragraph" w:customStyle="1" w:styleId="EW">
    <w:name w:val="EW"/>
    <w:basedOn w:val="EX"/>
    <w:rsid w:val="004844AC"/>
    <w:pPr>
      <w:spacing w:after="0"/>
    </w:pPr>
  </w:style>
  <w:style w:type="paragraph" w:customStyle="1" w:styleId="FP">
    <w:name w:val="FP"/>
    <w:basedOn w:val="Normal"/>
    <w:rsid w:val="004844AC"/>
    <w:pPr>
      <w:spacing w:after="0"/>
    </w:pPr>
  </w:style>
  <w:style w:type="paragraph" w:customStyle="1" w:styleId="H6">
    <w:name w:val="H6"/>
    <w:basedOn w:val="Heading5"/>
    <w:next w:val="Normal"/>
    <w:rsid w:val="004844AC"/>
    <w:pPr>
      <w:ind w:left="1985" w:hanging="1985"/>
      <w:outlineLvl w:val="9"/>
    </w:pPr>
  </w:style>
  <w:style w:type="paragraph" w:customStyle="1" w:styleId="HE">
    <w:name w:val="HE"/>
    <w:basedOn w:val="Normal"/>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b/>
      <w:lang w:eastAsia="en-US"/>
    </w:rPr>
  </w:style>
  <w:style w:type="paragraph" w:styleId="Header">
    <w:name w:val="header"/>
    <w:basedOn w:val="Normal"/>
    <w:link w:val="HeaderChar"/>
    <w:rsid w:val="004844AC"/>
    <w:pPr>
      <w:tabs>
        <w:tab w:val="clear" w:pos="567"/>
        <w:tab w:val="clear" w:pos="851"/>
        <w:tab w:val="clear" w:pos="1134"/>
        <w:tab w:val="clear" w:pos="1418"/>
        <w:tab w:val="clear" w:pos="1701"/>
      </w:tabs>
      <w:overflowPunct w:val="0"/>
      <w:autoSpaceDE w:val="0"/>
      <w:autoSpaceDN w:val="0"/>
      <w:adjustRightInd w:val="0"/>
      <w:textAlignment w:val="baseline"/>
    </w:pPr>
    <w:rPr>
      <w:rFonts w:eastAsia="Times New Roman"/>
      <w:lang w:eastAsia="en-US"/>
    </w:rPr>
  </w:style>
  <w:style w:type="character" w:customStyle="1" w:styleId="HeaderChar">
    <w:name w:val="Header Char"/>
    <w:basedOn w:val="DefaultParagraphFont"/>
    <w:link w:val="Header"/>
    <w:rsid w:val="004844AC"/>
    <w:rPr>
      <w:rFonts w:ascii="Arial" w:hAnsi="Arial"/>
      <w:lang w:val="en-GB"/>
    </w:rPr>
  </w:style>
  <w:style w:type="paragraph" w:customStyle="1" w:styleId="HO">
    <w:name w:val="HO"/>
    <w:basedOn w:val="Normal"/>
    <w:rsid w:val="004844AC"/>
    <w:pPr>
      <w:tabs>
        <w:tab w:val="clear" w:pos="567"/>
        <w:tab w:val="clear" w:pos="851"/>
        <w:tab w:val="clear" w:pos="1134"/>
        <w:tab w:val="clear" w:pos="1418"/>
        <w:tab w:val="clear" w:pos="1701"/>
      </w:tabs>
      <w:overflowPunct w:val="0"/>
      <w:autoSpaceDE w:val="0"/>
      <w:autoSpaceDN w:val="0"/>
      <w:adjustRightInd w:val="0"/>
      <w:jc w:val="right"/>
      <w:textAlignment w:val="baseline"/>
    </w:pPr>
    <w:rPr>
      <w:rFonts w:eastAsia="Times New Roman"/>
      <w:b/>
      <w:lang w:eastAsia="en-US"/>
    </w:rPr>
  </w:style>
  <w:style w:type="paragraph" w:customStyle="1" w:styleId="LD">
    <w:name w:val="LD"/>
    <w:rsid w:val="004844AC"/>
    <w:pPr>
      <w:keepNext/>
      <w:keepLines/>
      <w:overflowPunct w:val="0"/>
      <w:autoSpaceDE w:val="0"/>
      <w:autoSpaceDN w:val="0"/>
      <w:adjustRightInd w:val="0"/>
      <w:spacing w:line="180" w:lineRule="exact"/>
      <w:textAlignment w:val="baseline"/>
    </w:pPr>
    <w:rPr>
      <w:rFonts w:ascii="Courier New" w:hAnsi="Courier New"/>
      <w:noProof/>
      <w:lang w:val="en-GB"/>
    </w:rPr>
  </w:style>
  <w:style w:type="paragraph" w:customStyle="1" w:styleId="NO">
    <w:name w:val="NO"/>
    <w:basedOn w:val="Normal"/>
    <w:rsid w:val="004844AC"/>
    <w:pPr>
      <w:keepLines/>
      <w:tabs>
        <w:tab w:val="clear" w:pos="567"/>
        <w:tab w:val="clear" w:pos="851"/>
        <w:tab w:val="clear" w:pos="1134"/>
        <w:tab w:val="clear" w:pos="1418"/>
        <w:tab w:val="clear" w:pos="1701"/>
      </w:tabs>
      <w:overflowPunct w:val="0"/>
      <w:autoSpaceDE w:val="0"/>
      <w:autoSpaceDN w:val="0"/>
      <w:adjustRightInd w:val="0"/>
      <w:spacing w:after="240"/>
      <w:ind w:left="1701" w:hanging="1134"/>
      <w:textAlignment w:val="baseline"/>
    </w:pPr>
    <w:rPr>
      <w:rFonts w:eastAsia="Times New Roman"/>
      <w:lang w:eastAsia="en-US"/>
    </w:rPr>
  </w:style>
  <w:style w:type="paragraph" w:customStyle="1" w:styleId="NF">
    <w:name w:val="NF"/>
    <w:basedOn w:val="NO"/>
    <w:rsid w:val="004844AC"/>
    <w:rPr>
      <w:sz w:val="18"/>
    </w:rPr>
  </w:style>
  <w:style w:type="paragraph" w:customStyle="1" w:styleId="NW">
    <w:name w:val="NW"/>
    <w:basedOn w:val="NO"/>
    <w:rsid w:val="004844AC"/>
    <w:pPr>
      <w:spacing w:after="0"/>
    </w:pPr>
  </w:style>
  <w:style w:type="paragraph" w:customStyle="1" w:styleId="PL">
    <w:name w:val="PL"/>
    <w:rsid w:val="004844AC"/>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rPr>
  </w:style>
  <w:style w:type="paragraph" w:customStyle="1" w:styleId="TAJ">
    <w:name w:val="TAJ"/>
    <w:basedOn w:val="Normal"/>
    <w:rsid w:val="004844AC"/>
    <w:pPr>
      <w:keepNext/>
      <w:keepLines/>
      <w:overflowPunct w:val="0"/>
      <w:autoSpaceDE w:val="0"/>
      <w:autoSpaceDN w:val="0"/>
      <w:adjustRightInd w:val="0"/>
      <w:textAlignment w:val="baseline"/>
    </w:pPr>
    <w:rPr>
      <w:rFonts w:eastAsia="Times New Roman"/>
      <w:lang w:eastAsia="en-US"/>
    </w:rPr>
  </w:style>
  <w:style w:type="paragraph" w:customStyle="1" w:styleId="TAC">
    <w:name w:val="TAC"/>
    <w:basedOn w:val="TAL"/>
    <w:rsid w:val="004844AC"/>
    <w:pPr>
      <w:tabs>
        <w:tab w:val="clear" w:pos="284"/>
        <w:tab w:val="clear" w:pos="567"/>
      </w:tabs>
      <w:jc w:val="center"/>
    </w:pPr>
  </w:style>
  <w:style w:type="paragraph" w:customStyle="1" w:styleId="TAH">
    <w:name w:val="TAH"/>
    <w:basedOn w:val="TAC"/>
    <w:rsid w:val="004844AC"/>
    <w:rPr>
      <w:b/>
    </w:rPr>
  </w:style>
  <w:style w:type="paragraph" w:customStyle="1" w:styleId="TAL">
    <w:name w:val="TAL"/>
    <w:basedOn w:val="Normal"/>
    <w:rsid w:val="004844AC"/>
    <w:pPr>
      <w:keepNext/>
      <w:keepLines/>
      <w:tabs>
        <w:tab w:val="clear" w:pos="851"/>
        <w:tab w:val="clear" w:pos="1134"/>
        <w:tab w:val="clear" w:pos="1418"/>
        <w:tab w:val="clear" w:pos="1701"/>
        <w:tab w:val="left" w:pos="284"/>
      </w:tabs>
      <w:overflowPunct w:val="0"/>
      <w:autoSpaceDE w:val="0"/>
      <w:autoSpaceDN w:val="0"/>
      <w:adjustRightInd w:val="0"/>
      <w:spacing w:after="0"/>
      <w:textAlignment w:val="baseline"/>
    </w:pPr>
    <w:rPr>
      <w:rFonts w:eastAsia="Times New Roman"/>
      <w:color w:val="000000"/>
      <w:sz w:val="18"/>
    </w:rPr>
  </w:style>
  <w:style w:type="paragraph" w:customStyle="1" w:styleId="TAN">
    <w:name w:val="TAN"/>
    <w:basedOn w:val="TAL"/>
    <w:rsid w:val="004844AC"/>
    <w:pPr>
      <w:tabs>
        <w:tab w:val="clear" w:pos="284"/>
        <w:tab w:val="clear" w:pos="567"/>
      </w:tabs>
      <w:ind w:left="851" w:hanging="851"/>
    </w:pPr>
  </w:style>
  <w:style w:type="paragraph" w:customStyle="1" w:styleId="TAR">
    <w:name w:val="TAR"/>
    <w:basedOn w:val="TAL"/>
    <w:rsid w:val="004844AC"/>
    <w:pPr>
      <w:tabs>
        <w:tab w:val="clear" w:pos="284"/>
        <w:tab w:val="clear" w:pos="567"/>
      </w:tabs>
      <w:jc w:val="right"/>
    </w:pPr>
  </w:style>
  <w:style w:type="paragraph" w:customStyle="1" w:styleId="TF">
    <w:name w:val="TF"/>
    <w:basedOn w:val="TH"/>
    <w:rsid w:val="004844AC"/>
    <w:pPr>
      <w:keepNext w:val="0"/>
      <w:spacing w:before="0" w:after="240"/>
    </w:pPr>
  </w:style>
  <w:style w:type="paragraph" w:customStyle="1" w:styleId="TH">
    <w:name w:val="TH"/>
    <w:basedOn w:val="Normal"/>
    <w:rsid w:val="004844AC"/>
    <w:pPr>
      <w:keepNext/>
      <w:keepLines/>
      <w:tabs>
        <w:tab w:val="clear" w:pos="567"/>
        <w:tab w:val="clear" w:pos="851"/>
        <w:tab w:val="clear" w:pos="1134"/>
        <w:tab w:val="clear" w:pos="1418"/>
        <w:tab w:val="clear" w:pos="1701"/>
      </w:tabs>
      <w:overflowPunct w:val="0"/>
      <w:autoSpaceDE w:val="0"/>
      <w:autoSpaceDN w:val="0"/>
      <w:adjustRightInd w:val="0"/>
      <w:spacing w:before="60" w:after="180"/>
      <w:jc w:val="center"/>
      <w:textAlignment w:val="baseline"/>
    </w:pPr>
    <w:rPr>
      <w:rFonts w:eastAsia="Times New Roman"/>
      <w:b/>
      <w:color w:val="000000"/>
    </w:rPr>
  </w:style>
  <w:style w:type="paragraph" w:styleId="TOC1">
    <w:name w:val="toc 1"/>
    <w:semiHidden/>
    <w:rsid w:val="004844AC"/>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semiHidden/>
    <w:rsid w:val="004844AC"/>
    <w:pPr>
      <w:keepNext w:val="0"/>
      <w:spacing w:before="0"/>
      <w:ind w:left="851"/>
    </w:pPr>
    <w:rPr>
      <w:sz w:val="20"/>
    </w:rPr>
  </w:style>
  <w:style w:type="paragraph" w:styleId="TOC3">
    <w:name w:val="toc 3"/>
    <w:basedOn w:val="TOC2"/>
    <w:semiHidden/>
    <w:rsid w:val="004844AC"/>
    <w:pPr>
      <w:ind w:left="1418" w:hanging="851"/>
    </w:pPr>
  </w:style>
  <w:style w:type="paragraph" w:styleId="TOC4">
    <w:name w:val="toc 4"/>
    <w:basedOn w:val="TOC3"/>
    <w:semiHidden/>
    <w:rsid w:val="004844AC"/>
    <w:pPr>
      <w:ind w:left="1985" w:hanging="1134"/>
    </w:pPr>
  </w:style>
  <w:style w:type="paragraph" w:styleId="TOC5">
    <w:name w:val="toc 5"/>
    <w:basedOn w:val="TOC4"/>
    <w:semiHidden/>
    <w:rsid w:val="004844AC"/>
    <w:pPr>
      <w:ind w:left="2552"/>
    </w:pPr>
  </w:style>
  <w:style w:type="paragraph" w:styleId="TOC6">
    <w:name w:val="toc 6"/>
    <w:basedOn w:val="TOC5"/>
    <w:next w:val="Normal"/>
    <w:semiHidden/>
    <w:rsid w:val="004844AC"/>
    <w:pPr>
      <w:ind w:left="1985" w:hanging="1985"/>
    </w:pPr>
  </w:style>
  <w:style w:type="paragraph" w:styleId="TOC7">
    <w:name w:val="toc 7"/>
    <w:basedOn w:val="TOC6"/>
    <w:next w:val="Normal"/>
    <w:semiHidden/>
    <w:rsid w:val="004844AC"/>
    <w:pPr>
      <w:ind w:left="2268" w:hanging="2268"/>
    </w:pPr>
  </w:style>
  <w:style w:type="paragraph" w:styleId="TOC8">
    <w:name w:val="toc 8"/>
    <w:basedOn w:val="TOC1"/>
    <w:semiHidden/>
    <w:rsid w:val="004844AC"/>
    <w:pPr>
      <w:spacing w:before="180"/>
      <w:ind w:left="2693" w:hanging="2693"/>
    </w:pPr>
    <w:rPr>
      <w:b/>
    </w:rPr>
  </w:style>
  <w:style w:type="paragraph" w:styleId="TOC9">
    <w:name w:val="toc 9"/>
    <w:basedOn w:val="TOC8"/>
    <w:semiHidden/>
    <w:rsid w:val="004844AC"/>
    <w:pPr>
      <w:ind w:left="1418" w:hanging="1418"/>
    </w:pPr>
  </w:style>
  <w:style w:type="paragraph" w:customStyle="1" w:styleId="TT">
    <w:name w:val="TT"/>
    <w:basedOn w:val="Normal"/>
    <w:next w:val="Normal"/>
    <w:rsid w:val="004844AC"/>
    <w:pPr>
      <w:keepNext/>
      <w:keepLines/>
      <w:tabs>
        <w:tab w:val="clear" w:pos="567"/>
        <w:tab w:val="clear" w:pos="851"/>
        <w:tab w:val="clear" w:pos="1134"/>
        <w:tab w:val="clear" w:pos="1418"/>
        <w:tab w:val="clear" w:pos="1701"/>
      </w:tabs>
      <w:overflowPunct w:val="0"/>
      <w:autoSpaceDE w:val="0"/>
      <w:autoSpaceDN w:val="0"/>
      <w:adjustRightInd w:val="0"/>
      <w:spacing w:after="960"/>
      <w:jc w:val="center"/>
      <w:textAlignment w:val="baseline"/>
    </w:pPr>
    <w:rPr>
      <w:rFonts w:eastAsia="Times New Roman"/>
      <w:b/>
      <w:lang w:eastAsia="en-US"/>
    </w:rPr>
  </w:style>
  <w:style w:type="paragraph" w:customStyle="1" w:styleId="ZA">
    <w:name w:val="ZA"/>
    <w:rsid w:val="004844AC"/>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rPr>
  </w:style>
  <w:style w:type="paragraph" w:customStyle="1" w:styleId="ZB">
    <w:name w:val="ZB"/>
    <w:rsid w:val="004844AC"/>
    <w:pPr>
      <w:tabs>
        <w:tab w:val="left" w:pos="5387"/>
        <w:tab w:val="left" w:pos="6804"/>
      </w:tabs>
      <w:overflowPunct w:val="0"/>
      <w:autoSpaceDE w:val="0"/>
      <w:autoSpaceDN w:val="0"/>
      <w:adjustRightInd w:val="0"/>
      <w:spacing w:after="240" w:line="240" w:lineRule="atLeast"/>
      <w:textAlignment w:val="baseline"/>
    </w:pPr>
    <w:rPr>
      <w:rFonts w:ascii="Arial" w:hAnsi="Arial"/>
      <w:b/>
      <w:sz w:val="32"/>
      <w:lang w:val="en-GB"/>
    </w:rPr>
  </w:style>
  <w:style w:type="paragraph" w:customStyle="1" w:styleId="ZC">
    <w:name w:val="ZC"/>
    <w:rsid w:val="004844AC"/>
    <w:pPr>
      <w:overflowPunct w:val="0"/>
      <w:autoSpaceDE w:val="0"/>
      <w:autoSpaceDN w:val="0"/>
      <w:adjustRightInd w:val="0"/>
      <w:spacing w:line="360" w:lineRule="atLeast"/>
      <w:jc w:val="center"/>
      <w:textAlignment w:val="baseline"/>
    </w:pPr>
    <w:rPr>
      <w:rFonts w:ascii="Arial" w:hAnsi="Arial"/>
      <w:lang w:val="en-GB"/>
    </w:rPr>
  </w:style>
  <w:style w:type="character" w:customStyle="1" w:styleId="ZGSM">
    <w:name w:val="ZGSM"/>
    <w:rsid w:val="004844AC"/>
    <w:rPr>
      <w:rFonts w:cs="Times New Roman"/>
      <w:kern w:val="0"/>
      <w:szCs w:val="20"/>
    </w:rPr>
  </w:style>
  <w:style w:type="paragraph" w:customStyle="1" w:styleId="ZK">
    <w:name w:val="ZK"/>
    <w:rsid w:val="004844AC"/>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rsid w:val="004844AC"/>
    <w:pPr>
      <w:overflowPunct w:val="0"/>
      <w:autoSpaceDE w:val="0"/>
      <w:autoSpaceDN w:val="0"/>
      <w:adjustRightInd w:val="0"/>
      <w:spacing w:after="96" w:line="240" w:lineRule="atLeast"/>
      <w:jc w:val="center"/>
      <w:textAlignment w:val="baseline"/>
    </w:pPr>
    <w:rPr>
      <w:rFonts w:ascii="Arial" w:hAnsi="Arial"/>
      <w:b/>
      <w:sz w:val="32"/>
      <w:lang w:val="en-GB"/>
    </w:rPr>
  </w:style>
  <w:style w:type="paragraph" w:customStyle="1" w:styleId="ZU">
    <w:name w:val="ZU"/>
    <w:rsid w:val="004844AC"/>
    <w:pPr>
      <w:overflowPunct w:val="0"/>
      <w:autoSpaceDE w:val="0"/>
      <w:autoSpaceDN w:val="0"/>
      <w:adjustRightInd w:val="0"/>
      <w:spacing w:before="480" w:after="240" w:line="240" w:lineRule="atLeast"/>
      <w:ind w:left="510" w:right="113" w:hanging="510"/>
      <w:textAlignment w:val="baseline"/>
    </w:pPr>
    <w:rPr>
      <w:rFonts w:ascii="Arial" w:hAnsi="Arial"/>
      <w:lang w:val="en-GB"/>
    </w:rPr>
  </w:style>
  <w:style w:type="paragraph" w:customStyle="1" w:styleId="AP">
    <w:name w:val="AP"/>
    <w:basedOn w:val="Normal"/>
    <w:rsid w:val="004844AC"/>
    <w:pPr>
      <w:tabs>
        <w:tab w:val="clear" w:pos="567"/>
        <w:tab w:val="clear" w:pos="851"/>
        <w:tab w:val="clear" w:pos="1134"/>
        <w:tab w:val="clear" w:pos="1418"/>
        <w:tab w:val="clear" w:pos="1701"/>
      </w:tabs>
      <w:ind w:left="2127" w:hanging="2127"/>
    </w:pPr>
    <w:rPr>
      <w:b/>
      <w:color w:val="FF0000"/>
    </w:rPr>
  </w:style>
  <w:style w:type="paragraph" w:customStyle="1" w:styleId="NormTop">
    <w:name w:val="NormTop"/>
    <w:basedOn w:val="Normal"/>
    <w:next w:val="Normal"/>
    <w:rsid w:val="004844AC"/>
    <w:pPr>
      <w:keepNext/>
      <w:keepLines/>
      <w:pBdr>
        <w:top w:val="single" w:sz="4" w:space="1" w:color="auto"/>
      </w:pBdr>
    </w:pPr>
  </w:style>
  <w:style w:type="paragraph" w:customStyle="1" w:styleId="Disc">
    <w:name w:val="Disc"/>
    <w:basedOn w:val="Normal"/>
    <w:next w:val="Normal"/>
    <w:rsid w:val="004844AC"/>
    <w:pPr>
      <w:keepNext/>
      <w:keepLines/>
      <w:tabs>
        <w:tab w:val="clear" w:pos="567"/>
        <w:tab w:val="clear" w:pos="851"/>
        <w:tab w:val="clear" w:pos="1134"/>
        <w:tab w:val="clear" w:pos="1418"/>
        <w:tab w:val="clear" w:pos="1701"/>
      </w:tabs>
    </w:pPr>
    <w:rPr>
      <w:b/>
    </w:rPr>
  </w:style>
  <w:style w:type="table" w:styleId="TableGrid">
    <w:name w:val="Table Grid"/>
    <w:basedOn w:val="TableNormal"/>
    <w:rsid w:val="004844A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gendaHeader">
    <w:name w:val="AgendaHeader"/>
    <w:basedOn w:val="Normal"/>
    <w:rsid w:val="004844AC"/>
    <w:pPr>
      <w:keepNext/>
      <w:pBdr>
        <w:top w:val="single" w:sz="4" w:space="1" w:color="auto"/>
        <w:left w:val="single" w:sz="4" w:space="4" w:color="auto"/>
        <w:bottom w:val="single" w:sz="4" w:space="1" w:color="auto"/>
        <w:right w:val="single" w:sz="4" w:space="4" w:color="auto"/>
      </w:pBdr>
    </w:pPr>
    <w:rPr>
      <w:b/>
      <w:color w:val="0000FF"/>
    </w:rPr>
  </w:style>
  <w:style w:type="character" w:styleId="Hyperlink">
    <w:name w:val="Hyperlink"/>
    <w:basedOn w:val="DefaultParagraphFont"/>
    <w:unhideWhenUsed/>
    <w:rsid w:val="00957463"/>
    <w:rPr>
      <w:color w:val="0000FF" w:themeColor="hyperlink"/>
      <w:u w:val="single"/>
    </w:rPr>
  </w:style>
  <w:style w:type="character" w:styleId="UnresolvedMention">
    <w:name w:val="Unresolved Mention"/>
    <w:basedOn w:val="DefaultParagraphFont"/>
    <w:uiPriority w:val="99"/>
    <w:semiHidden/>
    <w:unhideWhenUsed/>
    <w:rsid w:val="0095746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854823">
      <w:bodyDiv w:val="1"/>
      <w:marLeft w:val="0"/>
      <w:marRight w:val="0"/>
      <w:marTop w:val="0"/>
      <w:marBottom w:val="0"/>
      <w:divBdr>
        <w:top w:val="none" w:sz="0" w:space="0" w:color="auto"/>
        <w:left w:val="none" w:sz="0" w:space="0" w:color="auto"/>
        <w:bottom w:val="none" w:sz="0" w:space="0" w:color="auto"/>
        <w:right w:val="none" w:sz="0" w:space="0" w:color="auto"/>
      </w:divBdr>
    </w:div>
    <w:div w:id="80415412">
      <w:bodyDiv w:val="1"/>
      <w:marLeft w:val="0"/>
      <w:marRight w:val="0"/>
      <w:marTop w:val="0"/>
      <w:marBottom w:val="0"/>
      <w:divBdr>
        <w:top w:val="none" w:sz="0" w:space="0" w:color="auto"/>
        <w:left w:val="none" w:sz="0" w:space="0" w:color="auto"/>
        <w:bottom w:val="none" w:sz="0" w:space="0" w:color="auto"/>
        <w:right w:val="none" w:sz="0" w:space="0" w:color="auto"/>
      </w:divBdr>
    </w:div>
    <w:div w:id="82073809">
      <w:bodyDiv w:val="1"/>
      <w:marLeft w:val="0"/>
      <w:marRight w:val="0"/>
      <w:marTop w:val="0"/>
      <w:marBottom w:val="0"/>
      <w:divBdr>
        <w:top w:val="none" w:sz="0" w:space="0" w:color="auto"/>
        <w:left w:val="none" w:sz="0" w:space="0" w:color="auto"/>
        <w:bottom w:val="none" w:sz="0" w:space="0" w:color="auto"/>
        <w:right w:val="none" w:sz="0" w:space="0" w:color="auto"/>
      </w:divBdr>
    </w:div>
    <w:div w:id="135266971">
      <w:bodyDiv w:val="1"/>
      <w:marLeft w:val="0"/>
      <w:marRight w:val="0"/>
      <w:marTop w:val="0"/>
      <w:marBottom w:val="0"/>
      <w:divBdr>
        <w:top w:val="none" w:sz="0" w:space="0" w:color="auto"/>
        <w:left w:val="none" w:sz="0" w:space="0" w:color="auto"/>
        <w:bottom w:val="none" w:sz="0" w:space="0" w:color="auto"/>
        <w:right w:val="none" w:sz="0" w:space="0" w:color="auto"/>
      </w:divBdr>
    </w:div>
    <w:div w:id="275672245">
      <w:bodyDiv w:val="1"/>
      <w:marLeft w:val="0"/>
      <w:marRight w:val="0"/>
      <w:marTop w:val="0"/>
      <w:marBottom w:val="0"/>
      <w:divBdr>
        <w:top w:val="none" w:sz="0" w:space="0" w:color="auto"/>
        <w:left w:val="none" w:sz="0" w:space="0" w:color="auto"/>
        <w:bottom w:val="none" w:sz="0" w:space="0" w:color="auto"/>
        <w:right w:val="none" w:sz="0" w:space="0" w:color="auto"/>
      </w:divBdr>
    </w:div>
    <w:div w:id="428086456">
      <w:bodyDiv w:val="1"/>
      <w:marLeft w:val="0"/>
      <w:marRight w:val="0"/>
      <w:marTop w:val="0"/>
      <w:marBottom w:val="0"/>
      <w:divBdr>
        <w:top w:val="none" w:sz="0" w:space="0" w:color="auto"/>
        <w:left w:val="none" w:sz="0" w:space="0" w:color="auto"/>
        <w:bottom w:val="none" w:sz="0" w:space="0" w:color="auto"/>
        <w:right w:val="none" w:sz="0" w:space="0" w:color="auto"/>
      </w:divBdr>
    </w:div>
    <w:div w:id="599338514">
      <w:bodyDiv w:val="1"/>
      <w:marLeft w:val="0"/>
      <w:marRight w:val="0"/>
      <w:marTop w:val="0"/>
      <w:marBottom w:val="0"/>
      <w:divBdr>
        <w:top w:val="none" w:sz="0" w:space="0" w:color="auto"/>
        <w:left w:val="none" w:sz="0" w:space="0" w:color="auto"/>
        <w:bottom w:val="none" w:sz="0" w:space="0" w:color="auto"/>
        <w:right w:val="none" w:sz="0" w:space="0" w:color="auto"/>
      </w:divBdr>
    </w:div>
    <w:div w:id="902718606">
      <w:bodyDiv w:val="1"/>
      <w:marLeft w:val="0"/>
      <w:marRight w:val="0"/>
      <w:marTop w:val="0"/>
      <w:marBottom w:val="0"/>
      <w:divBdr>
        <w:top w:val="none" w:sz="0" w:space="0" w:color="auto"/>
        <w:left w:val="none" w:sz="0" w:space="0" w:color="auto"/>
        <w:bottom w:val="none" w:sz="0" w:space="0" w:color="auto"/>
        <w:right w:val="none" w:sz="0" w:space="0" w:color="auto"/>
      </w:divBdr>
    </w:div>
    <w:div w:id="1194267558">
      <w:bodyDiv w:val="1"/>
      <w:marLeft w:val="0"/>
      <w:marRight w:val="0"/>
      <w:marTop w:val="0"/>
      <w:marBottom w:val="0"/>
      <w:divBdr>
        <w:top w:val="none" w:sz="0" w:space="0" w:color="auto"/>
        <w:left w:val="none" w:sz="0" w:space="0" w:color="auto"/>
        <w:bottom w:val="none" w:sz="0" w:space="0" w:color="auto"/>
        <w:right w:val="none" w:sz="0" w:space="0" w:color="auto"/>
      </w:divBdr>
    </w:div>
    <w:div w:id="1194467244">
      <w:bodyDiv w:val="1"/>
      <w:marLeft w:val="0"/>
      <w:marRight w:val="0"/>
      <w:marTop w:val="0"/>
      <w:marBottom w:val="0"/>
      <w:divBdr>
        <w:top w:val="none" w:sz="0" w:space="0" w:color="auto"/>
        <w:left w:val="none" w:sz="0" w:space="0" w:color="auto"/>
        <w:bottom w:val="none" w:sz="0" w:space="0" w:color="auto"/>
        <w:right w:val="none" w:sz="0" w:space="0" w:color="auto"/>
      </w:divBdr>
    </w:div>
    <w:div w:id="1314721338">
      <w:bodyDiv w:val="1"/>
      <w:marLeft w:val="0"/>
      <w:marRight w:val="0"/>
      <w:marTop w:val="0"/>
      <w:marBottom w:val="0"/>
      <w:divBdr>
        <w:top w:val="none" w:sz="0" w:space="0" w:color="auto"/>
        <w:left w:val="none" w:sz="0" w:space="0" w:color="auto"/>
        <w:bottom w:val="none" w:sz="0" w:space="0" w:color="auto"/>
        <w:right w:val="none" w:sz="0" w:space="0" w:color="auto"/>
      </w:divBdr>
    </w:div>
    <w:div w:id="1379284308">
      <w:bodyDiv w:val="1"/>
      <w:marLeft w:val="0"/>
      <w:marRight w:val="0"/>
      <w:marTop w:val="0"/>
      <w:marBottom w:val="0"/>
      <w:divBdr>
        <w:top w:val="none" w:sz="0" w:space="0" w:color="auto"/>
        <w:left w:val="none" w:sz="0" w:space="0" w:color="auto"/>
        <w:bottom w:val="none" w:sz="0" w:space="0" w:color="auto"/>
        <w:right w:val="none" w:sz="0" w:space="0" w:color="auto"/>
      </w:divBdr>
    </w:div>
    <w:div w:id="1414281399">
      <w:bodyDiv w:val="1"/>
      <w:marLeft w:val="0"/>
      <w:marRight w:val="0"/>
      <w:marTop w:val="0"/>
      <w:marBottom w:val="0"/>
      <w:divBdr>
        <w:top w:val="none" w:sz="0" w:space="0" w:color="auto"/>
        <w:left w:val="none" w:sz="0" w:space="0" w:color="auto"/>
        <w:bottom w:val="none" w:sz="0" w:space="0" w:color="auto"/>
        <w:right w:val="none" w:sz="0" w:space="0" w:color="auto"/>
      </w:divBdr>
    </w:div>
    <w:div w:id="1419903589">
      <w:bodyDiv w:val="1"/>
      <w:marLeft w:val="0"/>
      <w:marRight w:val="0"/>
      <w:marTop w:val="0"/>
      <w:marBottom w:val="0"/>
      <w:divBdr>
        <w:top w:val="none" w:sz="0" w:space="0" w:color="auto"/>
        <w:left w:val="none" w:sz="0" w:space="0" w:color="auto"/>
        <w:bottom w:val="none" w:sz="0" w:space="0" w:color="auto"/>
        <w:right w:val="none" w:sz="0" w:space="0" w:color="auto"/>
      </w:divBdr>
    </w:div>
    <w:div w:id="19276170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www.3gpp.org/ftp/tsg_sa/TSG_SA/TSGs_89E_Electronic/Inbox/Revisions/SP-200855_rev2.zip" TargetMode="External"/><Relationship Id="rId4" Type="http://schemas.openxmlformats.org/officeDocument/2006/relationships/webSettings" Target="web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ope\AppData\Roaming\Microsoft\Templates\Repor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Report.dot</Template>
  <TotalTime>0</TotalTime>
  <Pages>19</Pages>
  <Words>8562</Words>
  <Characters>44881</Characters>
  <Application>Microsoft Office Word</Application>
  <DocSecurity>0</DocSecurity>
  <Lines>374</Lines>
  <Paragraphs>106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53337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23.501_CR2440R1_(Rel-16)_Vertical_LAN</dc:creator>
  <cp:keywords/>
  <dc:description/>
  <cp:lastModifiedBy>23.502_CR2334_(Rel-16)_eV2XARC</cp:lastModifiedBy>
  <cp:revision>2</cp:revision>
  <dcterms:created xsi:type="dcterms:W3CDTF">2020-09-19T04:42:00Z</dcterms:created>
  <dcterms:modified xsi:type="dcterms:W3CDTF">2020-09-19T04:42:00Z</dcterms:modified>
</cp:coreProperties>
</file>